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8ED3B6" w14:textId="3CD8819A" w:rsidR="0028105E" w:rsidRPr="00AE75E3" w:rsidRDefault="0028105E" w:rsidP="0028105E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#12</w:t>
      </w:r>
      <w:r w:rsidR="00B82410">
        <w:rPr>
          <w:rFonts w:ascii="Arial" w:hAnsi="Arial" w:cs="Arial"/>
          <w:b/>
          <w:bCs/>
          <w:sz w:val="24"/>
        </w:rPr>
        <w:t>8</w:t>
      </w:r>
      <w:r w:rsidR="006D5A42">
        <w:rPr>
          <w:rFonts w:ascii="Arial" w:hAnsi="Arial" w:cs="Arial"/>
          <w:b/>
          <w:bCs/>
          <w:sz w:val="24"/>
        </w:rPr>
        <w:t xml:space="preserve"> bis</w:t>
      </w:r>
      <w:r w:rsidRPr="00AE75E3">
        <w:rPr>
          <w:rFonts w:ascii="Arial" w:hAnsi="Arial" w:cs="Arial"/>
          <w:b/>
          <w:bCs/>
          <w:sz w:val="24"/>
        </w:rPr>
        <w:tab/>
      </w:r>
      <w:r w:rsidR="004163C5" w:rsidRPr="004163C5">
        <w:rPr>
          <w:rFonts w:ascii="Arial" w:hAnsi="Arial" w:cs="Arial"/>
          <w:b/>
          <w:bCs/>
          <w:sz w:val="24"/>
        </w:rPr>
        <w:t>S2-187920</w:t>
      </w:r>
    </w:p>
    <w:p w14:paraId="56783384" w14:textId="3C4D70D3" w:rsidR="00CE2E68" w:rsidRPr="00F76B76" w:rsidRDefault="006D5A42" w:rsidP="0028105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Sophia Antipolis, France</w:t>
      </w:r>
      <w:r w:rsidR="00B82410" w:rsidRPr="00B82410">
        <w:rPr>
          <w:rFonts w:ascii="Arial" w:hAnsi="Arial" w:cs="Arial"/>
          <w:b/>
          <w:bCs/>
          <w:sz w:val="24"/>
          <w:szCs w:val="24"/>
        </w:rPr>
        <w:t>,</w:t>
      </w:r>
      <w:r>
        <w:rPr>
          <w:rFonts w:ascii="Arial" w:hAnsi="Arial" w:cs="Arial"/>
          <w:b/>
          <w:bCs/>
          <w:sz w:val="24"/>
          <w:szCs w:val="24"/>
        </w:rPr>
        <w:t xml:space="preserve"> August 20-24,</w:t>
      </w:r>
      <w:r w:rsidR="00B82410" w:rsidRPr="00B82410">
        <w:rPr>
          <w:rFonts w:ascii="Arial" w:hAnsi="Arial" w:cs="Arial"/>
          <w:b/>
          <w:bCs/>
          <w:sz w:val="24"/>
          <w:szCs w:val="24"/>
        </w:rPr>
        <w:t xml:space="preserve"> 2018</w:t>
      </w:r>
      <w:r w:rsidR="009519C2">
        <w:rPr>
          <w:rFonts w:ascii="Arial" w:hAnsi="Arial" w:cs="Arial"/>
          <w:b/>
          <w:bCs/>
          <w:color w:val="0000FF"/>
        </w:rPr>
        <w:tab/>
      </w:r>
      <w:r w:rsidR="008E1DEF">
        <w:rPr>
          <w:rFonts w:ascii="Arial" w:hAnsi="Arial" w:cs="Arial"/>
          <w:b/>
          <w:bCs/>
          <w:color w:val="0000FF"/>
        </w:rPr>
        <w:t>(</w:t>
      </w:r>
      <w:r w:rsidR="00AF7284">
        <w:rPr>
          <w:rFonts w:ascii="Arial" w:hAnsi="Arial" w:cs="Arial"/>
          <w:b/>
          <w:bCs/>
          <w:color w:val="0000FF"/>
        </w:rPr>
        <w:t xml:space="preserve">updated </w:t>
      </w:r>
      <w:r w:rsidR="008E1DEF">
        <w:rPr>
          <w:rFonts w:ascii="Arial" w:hAnsi="Arial" w:cs="Arial"/>
          <w:b/>
          <w:bCs/>
          <w:color w:val="0000FF"/>
        </w:rPr>
        <w:t>revision of S2-</w:t>
      </w:r>
      <w:r w:rsidR="00B93821">
        <w:rPr>
          <w:rFonts w:ascii="Arial" w:hAnsi="Arial" w:cs="Arial"/>
          <w:b/>
          <w:bCs/>
          <w:color w:val="0000FF"/>
        </w:rPr>
        <w:t>1</w:t>
      </w:r>
      <w:r w:rsidR="00823728">
        <w:rPr>
          <w:rFonts w:ascii="Arial" w:hAnsi="Arial" w:cs="Arial"/>
          <w:b/>
          <w:bCs/>
          <w:color w:val="0000FF"/>
        </w:rPr>
        <w:t>8xxxx</w:t>
      </w:r>
      <w:r w:rsidR="008E1DEF">
        <w:rPr>
          <w:rFonts w:ascii="Arial" w:hAnsi="Arial" w:cs="Arial"/>
          <w:b/>
          <w:bCs/>
          <w:color w:val="0000FF"/>
        </w:rPr>
        <w:t>)</w:t>
      </w:r>
    </w:p>
    <w:p w14:paraId="5C5D226C" w14:textId="28908861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CB7144">
        <w:rPr>
          <w:rFonts w:ascii="Arial" w:hAnsi="Arial" w:cs="Arial"/>
          <w:b/>
        </w:rPr>
        <w:t>Nokia, Nokia Shanghai Bell</w:t>
      </w:r>
    </w:p>
    <w:p w14:paraId="7BFE7068" w14:textId="21D4B8D2" w:rsidR="00440983" w:rsidRPr="00DB6B32" w:rsidRDefault="00E94EF5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bookmarkStart w:id="0" w:name="_Hlk517188540"/>
      <w:r w:rsidR="00724F5D">
        <w:rPr>
          <w:rFonts w:ascii="Arial" w:hAnsi="Arial" w:cs="Arial"/>
          <w:b/>
        </w:rPr>
        <w:t>Work Priorities for UDICOM</w:t>
      </w:r>
    </w:p>
    <w:bookmarkEnd w:id="0"/>
    <w:p w14:paraId="164C87B7" w14:textId="02343E2F" w:rsidR="00261A72" w:rsidRDefault="00440983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4C1170">
        <w:rPr>
          <w:rFonts w:ascii="Arial" w:hAnsi="Arial" w:cs="Arial"/>
          <w:b/>
        </w:rPr>
        <w:t>Approval</w:t>
      </w:r>
    </w:p>
    <w:p w14:paraId="76D7FE54" w14:textId="023059BC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EA6746">
        <w:rPr>
          <w:rFonts w:ascii="Arial" w:hAnsi="Arial" w:cs="Arial"/>
          <w:b/>
        </w:rPr>
        <w:t>6.29</w:t>
      </w:r>
    </w:p>
    <w:p w14:paraId="5744C723" w14:textId="64C43063" w:rsidR="00440983" w:rsidRPr="00DB6B32" w:rsidRDefault="00440983" w:rsidP="00BA651C">
      <w:pPr>
        <w:ind w:left="2127" w:hanging="2127"/>
        <w:rPr>
          <w:rFonts w:ascii="Arial" w:eastAsia="MS Mincho" w:hAnsi="Arial" w:cs="Arial"/>
          <w:b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r w:rsidR="00EA6746">
        <w:rPr>
          <w:rFonts w:ascii="Arial" w:hAnsi="Arial" w:cs="Arial"/>
          <w:b/>
          <w:lang w:eastAsia="zh-CN"/>
        </w:rPr>
        <w:t>FS_UDICOM/Rel-16</w:t>
      </w:r>
    </w:p>
    <w:p w14:paraId="049875D7" w14:textId="60E8DE53" w:rsidR="00413E65" w:rsidRPr="00DB6B32" w:rsidRDefault="00440983" w:rsidP="00036FC7">
      <w:pPr>
        <w:jc w:val="both"/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  <w:lang w:eastAsia="zh-CN"/>
        </w:rPr>
        <w:t>Abstract of the con</w:t>
      </w:r>
      <w:r w:rsidR="00D13241" w:rsidRPr="00DB6B32">
        <w:rPr>
          <w:rFonts w:ascii="Arial" w:hAnsi="Arial" w:cs="Arial"/>
          <w:i/>
          <w:lang w:eastAsia="zh-CN"/>
        </w:rPr>
        <w:t>tribution:</w:t>
      </w:r>
      <w:bookmarkStart w:id="1" w:name="OLE_LINK6"/>
      <w:r w:rsidR="00D13241" w:rsidRPr="00DB6B32">
        <w:rPr>
          <w:rFonts w:ascii="Arial" w:hAnsi="Arial" w:cs="Arial" w:hint="eastAsia"/>
          <w:i/>
          <w:lang w:eastAsia="zh-CN"/>
        </w:rPr>
        <w:t xml:space="preserve"> </w:t>
      </w:r>
      <w:bookmarkEnd w:id="1"/>
    </w:p>
    <w:p w14:paraId="5074B770" w14:textId="40511241" w:rsidR="00F85520" w:rsidRDefault="00CB7144" w:rsidP="00036FC7">
      <w:pPr>
        <w:pStyle w:val="Heading1"/>
        <w:jc w:val="both"/>
      </w:pPr>
      <w:bookmarkStart w:id="2" w:name="_Hlk521588349"/>
      <w:r>
        <w:t>1</w:t>
      </w:r>
      <w:r w:rsidR="00F85520">
        <w:t>.</w:t>
      </w:r>
      <w:r w:rsidR="00F85520">
        <w:tab/>
      </w:r>
      <w:r w:rsidR="006D5A42">
        <w:t>Introduction</w:t>
      </w:r>
      <w:r w:rsidR="00F85520" w:rsidRPr="00DB6B32">
        <w:t xml:space="preserve"> </w:t>
      </w:r>
    </w:p>
    <w:bookmarkEnd w:id="2"/>
    <w:p w14:paraId="0D8B505C" w14:textId="74E2C263" w:rsidR="006D5A42" w:rsidRDefault="00635023" w:rsidP="0072332C">
      <w:r>
        <w:t xml:space="preserve">The </w:t>
      </w:r>
      <w:r w:rsidR="00724F5D">
        <w:t xml:space="preserve">UDICOM </w:t>
      </w:r>
      <w:r>
        <w:t>Study has introduced two key issues that are about the support of</w:t>
      </w:r>
      <w:r w:rsidR="00BF4584">
        <w:t xml:space="preserve"> </w:t>
      </w:r>
      <w:r>
        <w:t>separate HSS and UDM with a common repository or separate repositories.</w:t>
      </w:r>
    </w:p>
    <w:p w14:paraId="23DAC72A" w14:textId="2F9A5642" w:rsidR="006D5A42" w:rsidRDefault="00635023" w:rsidP="0072332C">
      <w:r>
        <w:t>This can be pictorially summarised by the following figures:</w:t>
      </w:r>
    </w:p>
    <w:p w14:paraId="387F5552" w14:textId="4EEBE44A" w:rsidR="00635023" w:rsidRDefault="00551F6C" w:rsidP="0072332C">
      <w:r w:rsidRPr="00635023"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6C9761D1" wp14:editId="7AAFE2E4">
                <wp:simplePos x="0" y="0"/>
                <wp:positionH relativeFrom="column">
                  <wp:posOffset>51435</wp:posOffset>
                </wp:positionH>
                <wp:positionV relativeFrom="paragraph">
                  <wp:posOffset>99695</wp:posOffset>
                </wp:positionV>
                <wp:extent cx="2447925" cy="1525905"/>
                <wp:effectExtent l="0" t="0" r="28575" b="17145"/>
                <wp:wrapNone/>
                <wp:docPr id="7" name="TextBox 6">
                  <a:extLst xmlns:a="http://schemas.openxmlformats.org/drawingml/2006/main">
                    <a:ext uri="{FF2B5EF4-FFF2-40B4-BE49-F238E27FC236}">
                      <a16:creationId xmlns:a16="http://schemas.microsoft.com/office/drawing/2014/main" id="{4FE64552-2E80-4A21-972D-62514AFB8011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47925" cy="1525905"/>
                        </a:xfrm>
                        <a:prstGeom prst="rect">
                          <a:avLst/>
                        </a:prstGeom>
                        <a:solidFill>
                          <a:srgbClr val="98A2AE">
                            <a:lumMod val="20000"/>
                            <a:lumOff val="80000"/>
                          </a:srgbClr>
                        </a:solidFill>
                        <a:ln>
                          <a:solidFill>
                            <a:srgbClr val="4D5766"/>
                          </a:solidFill>
                        </a:ln>
                      </wps:spPr>
                      <wps:txbx>
                        <w:txbxContent>
                          <w:p w14:paraId="42E9038E" w14:textId="5D6D1FBA" w:rsidR="00635023" w:rsidRDefault="00635023" w:rsidP="00635023">
                            <w:pPr>
                              <w:pStyle w:val="NormalWeb"/>
                              <w:spacing w:before="0" w:beforeAutospacing="0" w:after="60" w:afterAutospacing="0"/>
                              <w:jc w:val="center"/>
                            </w:pPr>
                            <w:r>
                              <w:rPr>
                                <w:rFonts w:ascii="Nokia Pure Text Light" w:eastAsia="+mn-ea" w:hAnsi="Nokia Pure Text Light" w:cs="+mn-cs"/>
                                <w:b/>
                                <w:bCs/>
                                <w:color w:val="001135"/>
                                <w:kern w:val="24"/>
                                <w:lang w:val="de-DE"/>
                              </w:rPr>
                              <w:t>Option separated UDR</w:t>
                            </w:r>
                          </w:p>
                        </w:txbxContent>
                      </wps:txbx>
                      <wps:bodyPr wrap="square" lIns="72000" tIns="72000" rIns="72000" bIns="7200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C9761D1" id="_x0000_t202" coordsize="21600,21600" o:spt="202" path="m,l,21600r21600,l21600,xe">
                <v:stroke joinstyle="miter"/>
                <v:path gradientshapeok="t" o:connecttype="rect"/>
              </v:shapetype>
              <v:shape id="TextBox 6" o:spid="_x0000_s1026" type="#_x0000_t202" style="position:absolute;margin-left:4.05pt;margin-top:7.85pt;width:192.75pt;height:120.15pt;z-index:251730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" fillcolor="#eaecef" strokecolor="#4d5766">
                <v:textbox inset="2mm,2mm,2mm,2mm">
                  <w:txbxContent>
                    <w:p w14:paraId="42E9038E" w14:textId="5D6D1FBA" w:rsidR="00635023" w:rsidRDefault="00635023" w:rsidP="00635023">
                      <w:pPr>
                        <w:pStyle w:val="NormalWeb"/>
                        <w:spacing w:before="0" w:beforeAutospacing="0" w:after="60" w:afterAutospacing="0"/>
                        <w:jc w:val="center"/>
                      </w:pPr>
                      <w:r>
                        <w:rPr>
                          <w:rFonts w:ascii="Nokia Pure Text Light" w:eastAsia="+mn-ea" w:hAnsi="Nokia Pure Text Light" w:cs="+mn-cs"/>
                          <w:b/>
                          <w:bCs/>
                          <w:color w:val="001135"/>
                          <w:kern w:val="24"/>
                          <w:lang w:val="de-DE"/>
                        </w:rPr>
                        <w:t>Option separated UDR</w:t>
                      </w:r>
                    </w:p>
                  </w:txbxContent>
                </v:textbox>
              </v:shape>
            </w:pict>
          </mc:Fallback>
        </mc:AlternateContent>
      </w:r>
      <w:r w:rsidR="00635023" w:rsidRPr="00635023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6ED34491" wp14:editId="39FA7399">
                <wp:simplePos x="0" y="0"/>
                <wp:positionH relativeFrom="column">
                  <wp:posOffset>276225</wp:posOffset>
                </wp:positionH>
                <wp:positionV relativeFrom="paragraph">
                  <wp:posOffset>369570</wp:posOffset>
                </wp:positionV>
                <wp:extent cx="680943" cy="312787"/>
                <wp:effectExtent l="0" t="0" r="24130" b="11430"/>
                <wp:wrapNone/>
                <wp:docPr id="8" name="Rectangle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4A907DE7-80BD-4804-9813-F7A027312EF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0943" cy="31278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4D5766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584F468" w14:textId="77777777" w:rsidR="00635023" w:rsidRDefault="00635023" w:rsidP="00635023">
                            <w:pPr>
                              <w:pStyle w:val="NormalWeb"/>
                              <w:spacing w:before="0" w:beforeAutospacing="0" w:after="60" w:afterAutospacing="0"/>
                            </w:pPr>
                            <w:r>
                              <w:rPr>
                                <w:rFonts w:ascii="Nokia Pure Text Light" w:eastAsia="+mn-ea" w:hAnsi="Nokia Pure Text Light" w:cs="+mn-cs"/>
                                <w:color w:val="001135"/>
                                <w:kern w:val="24"/>
                                <w:lang w:val="de-DE"/>
                              </w:rPr>
                              <w:t>UDM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1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ED34491" id="Rectangle 7" o:spid="_x0000_s1027" style="position:absolute;margin-left:21.75pt;margin-top:29.1pt;width:53.6pt;height:24.65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" strokecolor="#4d5766" strokeweight="1pt">
                <v:textbox inset="0,0,0,0">
                  <w:txbxContent>
                    <w:p w14:paraId="5584F468" w14:textId="77777777" w:rsidR="00635023" w:rsidRDefault="00635023" w:rsidP="00635023">
                      <w:pPr>
                        <w:pStyle w:val="NormalWeb"/>
                        <w:spacing w:before="0" w:beforeAutospacing="0" w:after="60" w:afterAutospacing="0"/>
                      </w:pPr>
                      <w:r>
                        <w:rPr>
                          <w:rFonts w:ascii="Nokia Pure Text Light" w:eastAsia="+mn-ea" w:hAnsi="Nokia Pure Text Light" w:cs="+mn-cs"/>
                          <w:color w:val="001135"/>
                          <w:kern w:val="24"/>
                          <w:lang w:val="de-DE"/>
                        </w:rPr>
                        <w:t>UDM</w:t>
                      </w:r>
                    </w:p>
                  </w:txbxContent>
                </v:textbox>
              </v:rect>
            </w:pict>
          </mc:Fallback>
        </mc:AlternateContent>
      </w:r>
      <w:r w:rsidR="00635023" w:rsidRPr="00635023"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58319769" wp14:editId="018A8764">
                <wp:simplePos x="0" y="0"/>
                <wp:positionH relativeFrom="column">
                  <wp:posOffset>1349375</wp:posOffset>
                </wp:positionH>
                <wp:positionV relativeFrom="paragraph">
                  <wp:posOffset>369570</wp:posOffset>
                </wp:positionV>
                <wp:extent cx="671214" cy="312788"/>
                <wp:effectExtent l="0" t="0" r="14605" b="11430"/>
                <wp:wrapNone/>
                <wp:docPr id="9" name="Rectangle 8">
                  <a:extLst xmlns:a="http://schemas.openxmlformats.org/drawingml/2006/main">
                    <a:ext uri="{FF2B5EF4-FFF2-40B4-BE49-F238E27FC236}">
                      <a16:creationId xmlns:a16="http://schemas.microsoft.com/office/drawing/2014/main" id="{B3AF221D-18C9-40CE-BCA3-3C0410A8CF5A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214" cy="31278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4D5766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646DD27" w14:textId="77777777" w:rsidR="00635023" w:rsidRDefault="00635023" w:rsidP="00635023">
                            <w:pPr>
                              <w:pStyle w:val="NormalWeb"/>
                              <w:spacing w:before="0" w:beforeAutospacing="0" w:after="60" w:afterAutospacing="0"/>
                            </w:pPr>
                            <w:r>
                              <w:rPr>
                                <w:rFonts w:ascii="Nokia Pure Text Light" w:eastAsia="+mn-ea" w:hAnsi="Nokia Pure Text Light" w:cs="+mn-cs"/>
                                <w:color w:val="001135"/>
                                <w:kern w:val="24"/>
                                <w:lang w:val="de-DE"/>
                              </w:rPr>
                              <w:t>HSS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1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8319769" id="Rectangle 8" o:spid="_x0000_s1028" style="position:absolute;margin-left:106.25pt;margin-top:29.1pt;width:52.85pt;height:24.65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" strokecolor="#4d5766" strokeweight="1pt">
                <v:textbox inset="0,0,0,0">
                  <w:txbxContent>
                    <w:p w14:paraId="0646DD27" w14:textId="77777777" w:rsidR="00635023" w:rsidRDefault="00635023" w:rsidP="00635023">
                      <w:pPr>
                        <w:pStyle w:val="NormalWeb"/>
                        <w:spacing w:before="0" w:beforeAutospacing="0" w:after="60" w:afterAutospacing="0"/>
                      </w:pPr>
                      <w:r>
                        <w:rPr>
                          <w:rFonts w:ascii="Nokia Pure Text Light" w:eastAsia="+mn-ea" w:hAnsi="Nokia Pure Text Light" w:cs="+mn-cs"/>
                          <w:color w:val="001135"/>
                          <w:kern w:val="24"/>
                          <w:lang w:val="de-DE"/>
                        </w:rPr>
                        <w:t>HSS</w:t>
                      </w:r>
                    </w:p>
                  </w:txbxContent>
                </v:textbox>
              </v:rect>
            </w:pict>
          </mc:Fallback>
        </mc:AlternateContent>
      </w:r>
      <w:r w:rsidR="00635023" w:rsidRPr="00635023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3A78BE8D" wp14:editId="4532FC0B">
                <wp:simplePos x="0" y="0"/>
                <wp:positionH relativeFrom="column">
                  <wp:posOffset>281305</wp:posOffset>
                </wp:positionH>
                <wp:positionV relativeFrom="paragraph">
                  <wp:posOffset>1046480</wp:posOffset>
                </wp:positionV>
                <wp:extent cx="670952" cy="322980"/>
                <wp:effectExtent l="0" t="0" r="15240" b="20320"/>
                <wp:wrapNone/>
                <wp:docPr id="10" name="Rectangle 9">
                  <a:extLst xmlns:a="http://schemas.openxmlformats.org/drawingml/2006/main">
                    <a:ext uri="{FF2B5EF4-FFF2-40B4-BE49-F238E27FC236}">
                      <a16:creationId xmlns:a16="http://schemas.microsoft.com/office/drawing/2014/main" id="{E549888C-271F-4959-AF2F-1B666ED7B0F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0952" cy="322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4D5766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2259D10" w14:textId="77777777" w:rsidR="00635023" w:rsidRDefault="00635023" w:rsidP="00635023">
                            <w:pPr>
                              <w:pStyle w:val="NormalWeb"/>
                              <w:spacing w:before="0" w:beforeAutospacing="0" w:after="60" w:afterAutospacing="0"/>
                            </w:pPr>
                            <w:r>
                              <w:rPr>
                                <w:rFonts w:ascii="Nokia Pure Text Light" w:eastAsia="+mn-ea" w:hAnsi="Nokia Pure Text Light" w:cs="+mn-cs"/>
                                <w:color w:val="001135"/>
                                <w:kern w:val="24"/>
                                <w:lang w:val="de-DE"/>
                              </w:rPr>
                              <w:t>5G UDR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1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A78BE8D" id="Rectangle 9" o:spid="_x0000_s1029" style="position:absolute;margin-left:22.15pt;margin-top:82.4pt;width:52.85pt;height:25.45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" strokecolor="#4d5766" strokeweight="1pt">
                <v:textbox inset="0,0,0,0">
                  <w:txbxContent>
                    <w:p w14:paraId="52259D10" w14:textId="77777777" w:rsidR="00635023" w:rsidRDefault="00635023" w:rsidP="00635023">
                      <w:pPr>
                        <w:pStyle w:val="NormalWeb"/>
                        <w:spacing w:before="0" w:beforeAutospacing="0" w:after="60" w:afterAutospacing="0"/>
                      </w:pPr>
                      <w:r>
                        <w:rPr>
                          <w:rFonts w:ascii="Nokia Pure Text Light" w:eastAsia="+mn-ea" w:hAnsi="Nokia Pure Text Light" w:cs="+mn-cs"/>
                          <w:color w:val="001135"/>
                          <w:kern w:val="24"/>
                          <w:lang w:val="de-DE"/>
                        </w:rPr>
                        <w:t>5G UDR</w:t>
                      </w:r>
                    </w:p>
                  </w:txbxContent>
                </v:textbox>
              </v:rect>
            </w:pict>
          </mc:Fallback>
        </mc:AlternateContent>
      </w:r>
      <w:r w:rsidR="00635023" w:rsidRPr="00635023"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4FFC089D" wp14:editId="12E347FA">
                <wp:simplePos x="0" y="0"/>
                <wp:positionH relativeFrom="column">
                  <wp:posOffset>1355090</wp:posOffset>
                </wp:positionH>
                <wp:positionV relativeFrom="paragraph">
                  <wp:posOffset>1062990</wp:posOffset>
                </wp:positionV>
                <wp:extent cx="672010" cy="317558"/>
                <wp:effectExtent l="0" t="0" r="13970" b="25400"/>
                <wp:wrapNone/>
                <wp:docPr id="11" name="Rectangle 10">
                  <a:extLst xmlns:a="http://schemas.openxmlformats.org/drawingml/2006/main">
                    <a:ext uri="{FF2B5EF4-FFF2-40B4-BE49-F238E27FC236}">
                      <a16:creationId xmlns:a16="http://schemas.microsoft.com/office/drawing/2014/main" id="{C644F070-B1F3-4433-90B6-ED241BED4413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2010" cy="31755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4D5766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B66B5BD" w14:textId="77777777" w:rsidR="00635023" w:rsidRDefault="00635023" w:rsidP="00635023">
                            <w:pPr>
                              <w:pStyle w:val="NormalWeb"/>
                              <w:spacing w:before="0" w:beforeAutospacing="0" w:after="60" w:afterAutospacing="0"/>
                            </w:pPr>
                            <w:r>
                              <w:rPr>
                                <w:rFonts w:ascii="Nokia Pure Text Light" w:eastAsia="+mn-ea" w:hAnsi="Nokia Pure Text Light" w:cs="+mn-cs"/>
                                <w:color w:val="001135"/>
                                <w:kern w:val="24"/>
                                <w:lang w:val="de-DE"/>
                              </w:rPr>
                              <w:t>EPC UDR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1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FFC089D" id="Rectangle 10" o:spid="_x0000_s1030" style="position:absolute;margin-left:106.7pt;margin-top:83.7pt;width:52.9pt;height:25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" strokecolor="#4d5766" strokeweight="1pt">
                <v:textbox inset="0,0,0,0">
                  <w:txbxContent>
                    <w:p w14:paraId="1B66B5BD" w14:textId="77777777" w:rsidR="00635023" w:rsidRDefault="00635023" w:rsidP="00635023">
                      <w:pPr>
                        <w:pStyle w:val="NormalWeb"/>
                        <w:spacing w:before="0" w:beforeAutospacing="0" w:after="60" w:afterAutospacing="0"/>
                      </w:pPr>
                      <w:r>
                        <w:rPr>
                          <w:rFonts w:ascii="Nokia Pure Text Light" w:eastAsia="+mn-ea" w:hAnsi="Nokia Pure Text Light" w:cs="+mn-cs"/>
                          <w:color w:val="001135"/>
                          <w:kern w:val="24"/>
                          <w:lang w:val="de-DE"/>
                        </w:rPr>
                        <w:t>EPC UDR</w:t>
                      </w:r>
                    </w:p>
                  </w:txbxContent>
                </v:textbox>
              </v:rect>
            </w:pict>
          </mc:Fallback>
        </mc:AlternateContent>
      </w:r>
      <w:r w:rsidR="00635023" w:rsidRPr="00635023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344D0C9A" wp14:editId="0AE92E10">
                <wp:simplePos x="0" y="0"/>
                <wp:positionH relativeFrom="column">
                  <wp:posOffset>616585</wp:posOffset>
                </wp:positionH>
                <wp:positionV relativeFrom="paragraph">
                  <wp:posOffset>682625</wp:posOffset>
                </wp:positionV>
                <wp:extent cx="0" cy="363843"/>
                <wp:effectExtent l="0" t="0" r="38100" b="17780"/>
                <wp:wrapNone/>
                <wp:docPr id="12" name="Straight Connector 11">
                  <a:extLst xmlns:a="http://schemas.openxmlformats.org/drawingml/2006/main">
                    <a:ext uri="{FF2B5EF4-FFF2-40B4-BE49-F238E27FC236}">
                      <a16:creationId xmlns:a16="http://schemas.microsoft.com/office/drawing/2014/main" id="{426ED3E2-1304-478C-93A6-446965F98A11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0" cy="363843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rgbClr val="98A2AE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9E3B5B" id="Straight Connector 11" o:spid="_x0000_s1026" style="position:absolute;flip:y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.55pt,53.75pt" to="48.55pt,8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" strokecolor="#98a2ae" strokeweight=".25pt">
                <v:stroke joinstyle="miter"/>
                <o:lock v:ext="edit" shapetype="f"/>
              </v:line>
            </w:pict>
          </mc:Fallback>
        </mc:AlternateContent>
      </w:r>
      <w:r w:rsidR="00635023" w:rsidRPr="00635023"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2E98E58B" wp14:editId="3AAAD525">
                <wp:simplePos x="0" y="0"/>
                <wp:positionH relativeFrom="column">
                  <wp:posOffset>585470</wp:posOffset>
                </wp:positionH>
                <wp:positionV relativeFrom="paragraph">
                  <wp:posOffset>762000</wp:posOffset>
                </wp:positionV>
                <wp:extent cx="560438" cy="290412"/>
                <wp:effectExtent l="0" t="0" r="0" b="0"/>
                <wp:wrapNone/>
                <wp:docPr id="13" name="TextBox 12">
                  <a:extLst xmlns:a="http://schemas.openxmlformats.org/drawingml/2006/main">
                    <a:ext uri="{FF2B5EF4-FFF2-40B4-BE49-F238E27FC236}">
                      <a16:creationId xmlns:a16="http://schemas.microsoft.com/office/drawing/2014/main" id="{BD5922CF-9C9A-41A3-ACD4-A24255F63298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0438" cy="290412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32ACF7C" w14:textId="77777777" w:rsidR="00635023" w:rsidRDefault="00635023" w:rsidP="00635023">
                            <w:pPr>
                              <w:pStyle w:val="NormalWeb"/>
                              <w:spacing w:before="0" w:beforeAutospacing="0" w:after="60" w:afterAutospacing="0"/>
                            </w:pPr>
                            <w:r>
                              <w:rPr>
                                <w:rFonts w:ascii="Nokia Pure Text Light" w:eastAsia="+mn-ea" w:hAnsi="Nokia Pure Text Light" w:cs="+mn-cs"/>
                                <w:color w:val="001135"/>
                                <w:kern w:val="24"/>
                                <w:sz w:val="18"/>
                                <w:szCs w:val="18"/>
                                <w:lang w:val="de-DE"/>
                              </w:rPr>
                              <w:t>Nudr</w:t>
                            </w:r>
                          </w:p>
                        </w:txbxContent>
                      </wps:txbx>
                      <wps:bodyPr wrap="none" lIns="72000" tIns="72000" rIns="72000" bIns="7200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98E58B" id="TextBox 12" o:spid="_x0000_s1031" type="#_x0000_t202" style="position:absolute;margin-left:46.1pt;margin-top:60pt;width:44.15pt;height:22.85pt;z-index:2517370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" filled="f" stroked="f">
                <v:textbox inset="2mm,2mm,2mm,2mm">
                  <w:txbxContent>
                    <w:p w14:paraId="732ACF7C" w14:textId="77777777" w:rsidR="00635023" w:rsidRDefault="00635023" w:rsidP="00635023">
                      <w:pPr>
                        <w:pStyle w:val="NormalWeb"/>
                        <w:spacing w:before="0" w:beforeAutospacing="0" w:after="60" w:afterAutospacing="0"/>
                      </w:pPr>
                      <w:r>
                        <w:rPr>
                          <w:rFonts w:ascii="Nokia Pure Text Light" w:eastAsia="+mn-ea" w:hAnsi="Nokia Pure Text Light" w:cs="+mn-cs"/>
                          <w:color w:val="001135"/>
                          <w:kern w:val="24"/>
                          <w:sz w:val="18"/>
                          <w:szCs w:val="18"/>
                          <w:lang w:val="de-DE"/>
                        </w:rPr>
                        <w:t>Nudr</w:t>
                      </w:r>
                    </w:p>
                  </w:txbxContent>
                </v:textbox>
              </v:shape>
            </w:pict>
          </mc:Fallback>
        </mc:AlternateContent>
      </w:r>
      <w:r w:rsidR="00635023" w:rsidRPr="00635023"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46BFC981" wp14:editId="46A22444">
                <wp:simplePos x="0" y="0"/>
                <wp:positionH relativeFrom="column">
                  <wp:posOffset>1684655</wp:posOffset>
                </wp:positionH>
                <wp:positionV relativeFrom="paragraph">
                  <wp:posOffset>682625</wp:posOffset>
                </wp:positionV>
                <wp:extent cx="6491" cy="380512"/>
                <wp:effectExtent l="0" t="0" r="31750" b="19685"/>
                <wp:wrapNone/>
                <wp:docPr id="14" name="Straight Connector 13">
                  <a:extLst xmlns:a="http://schemas.openxmlformats.org/drawingml/2006/main">
                    <a:ext uri="{FF2B5EF4-FFF2-40B4-BE49-F238E27FC236}">
                      <a16:creationId xmlns:a16="http://schemas.microsoft.com/office/drawing/2014/main" id="{D7ABFDC0-6A84-4466-B38A-811889370B92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6491" cy="380512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rgbClr val="98A2AE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B1374F" id="Straight Connector 13" o:spid="_x0000_s1026" style="position:absolute;flip:x y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2.65pt,53.75pt" to="133.15pt,8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" strokecolor="#98a2ae" strokeweight=".25pt">
                <v:stroke joinstyle="miter"/>
                <o:lock v:ext="edit" shapetype="f"/>
              </v:line>
            </w:pict>
          </mc:Fallback>
        </mc:AlternateContent>
      </w:r>
      <w:r w:rsidR="00635023" w:rsidRPr="00635023"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55562CB4" wp14:editId="65FDD3B9">
                <wp:simplePos x="0" y="0"/>
                <wp:positionH relativeFrom="column">
                  <wp:posOffset>1651635</wp:posOffset>
                </wp:positionH>
                <wp:positionV relativeFrom="paragraph">
                  <wp:posOffset>748030</wp:posOffset>
                </wp:positionV>
                <wp:extent cx="560438" cy="290412"/>
                <wp:effectExtent l="0" t="0" r="0" b="0"/>
                <wp:wrapNone/>
                <wp:docPr id="15" name="TextBox 14">
                  <a:extLst xmlns:a="http://schemas.openxmlformats.org/drawingml/2006/main">
                    <a:ext uri="{FF2B5EF4-FFF2-40B4-BE49-F238E27FC236}">
                      <a16:creationId xmlns:a16="http://schemas.microsoft.com/office/drawing/2014/main" id="{4D867632-D156-4D77-AC2B-4A79073804A3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0438" cy="290412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EB84A04" w14:textId="77777777" w:rsidR="00635023" w:rsidRDefault="00635023" w:rsidP="00635023">
                            <w:pPr>
                              <w:pStyle w:val="NormalWeb"/>
                              <w:spacing w:before="0" w:beforeAutospacing="0" w:after="60" w:afterAutospacing="0"/>
                            </w:pPr>
                            <w:r>
                              <w:rPr>
                                <w:rFonts w:ascii="Nokia Pure Text Light" w:eastAsia="+mn-ea" w:hAnsi="Nokia Pure Text Light" w:cs="+mn-cs"/>
                                <w:color w:val="001135"/>
                                <w:kern w:val="24"/>
                                <w:sz w:val="18"/>
                                <w:szCs w:val="18"/>
                                <w:lang w:val="de-DE"/>
                              </w:rPr>
                              <w:t>Ud</w:t>
                            </w:r>
                          </w:p>
                        </w:txbxContent>
                      </wps:txbx>
                      <wps:bodyPr wrap="none" lIns="72000" tIns="72000" rIns="72000" bIns="7200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562CB4" id="TextBox 14" o:spid="_x0000_s1032" type="#_x0000_t202" style="position:absolute;margin-left:130.05pt;margin-top:58.9pt;width:44.15pt;height:22.85pt;z-index:25173913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" filled="f" stroked="f">
                <v:textbox inset="2mm,2mm,2mm,2mm">
                  <w:txbxContent>
                    <w:p w14:paraId="1EB84A04" w14:textId="77777777" w:rsidR="00635023" w:rsidRDefault="00635023" w:rsidP="00635023">
                      <w:pPr>
                        <w:pStyle w:val="NormalWeb"/>
                        <w:spacing w:before="0" w:beforeAutospacing="0" w:after="60" w:afterAutospacing="0"/>
                      </w:pPr>
                      <w:r>
                        <w:rPr>
                          <w:rFonts w:ascii="Nokia Pure Text Light" w:eastAsia="+mn-ea" w:hAnsi="Nokia Pure Text Light" w:cs="+mn-cs"/>
                          <w:color w:val="001135"/>
                          <w:kern w:val="24"/>
                          <w:sz w:val="18"/>
                          <w:szCs w:val="18"/>
                          <w:lang w:val="de-DE"/>
                        </w:rPr>
                        <w:t>Ud</w:t>
                      </w:r>
                    </w:p>
                  </w:txbxContent>
                </v:textbox>
              </v:shape>
            </w:pict>
          </mc:Fallback>
        </mc:AlternateContent>
      </w:r>
      <w:r w:rsidR="00635023" w:rsidRPr="00635023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55B05458" wp14:editId="68A0A2A3">
                <wp:simplePos x="0" y="0"/>
                <wp:positionH relativeFrom="column">
                  <wp:posOffset>956945</wp:posOffset>
                </wp:positionH>
                <wp:positionV relativeFrom="paragraph">
                  <wp:posOffset>526415</wp:posOffset>
                </wp:positionV>
                <wp:extent cx="391994" cy="0"/>
                <wp:effectExtent l="0" t="0" r="0" b="0"/>
                <wp:wrapNone/>
                <wp:docPr id="16" name="Straight Connector 15">
                  <a:extLst xmlns:a="http://schemas.openxmlformats.org/drawingml/2006/main">
                    <a:ext uri="{FF2B5EF4-FFF2-40B4-BE49-F238E27FC236}">
                      <a16:creationId xmlns:a16="http://schemas.microsoft.com/office/drawing/2014/main" id="{F4EF58E0-ECFC-43F8-89D7-056A1BD1668A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91994" cy="0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rgbClr val="98A2AE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5F99AB" id="Straight Connector 15" o:spid="_x0000_s1026" style="position:absolute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5.35pt,41.45pt" to="106.2pt,4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" strokecolor="#98a2ae" strokeweight=".25pt">
                <v:stroke joinstyle="miter"/>
                <o:lock v:ext="edit" shapetype="f"/>
              </v:line>
            </w:pict>
          </mc:Fallback>
        </mc:AlternateContent>
      </w:r>
      <w:r w:rsidR="00635023" w:rsidRPr="00635023"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758C2BEA" wp14:editId="1D7DB502">
                <wp:simplePos x="0" y="0"/>
                <wp:positionH relativeFrom="column">
                  <wp:posOffset>948055</wp:posOffset>
                </wp:positionH>
                <wp:positionV relativeFrom="paragraph">
                  <wp:posOffset>337185</wp:posOffset>
                </wp:positionV>
                <wp:extent cx="560438" cy="290412"/>
                <wp:effectExtent l="0" t="0" r="0" b="0"/>
                <wp:wrapNone/>
                <wp:docPr id="17" name="TextBox 16">
                  <a:extLst xmlns:a="http://schemas.openxmlformats.org/drawingml/2006/main">
                    <a:ext uri="{FF2B5EF4-FFF2-40B4-BE49-F238E27FC236}">
                      <a16:creationId xmlns:a16="http://schemas.microsoft.com/office/drawing/2014/main" id="{C4EA5069-115E-4AFA-9D6E-BB5FE1DDB9C4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0438" cy="290412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DC079B1" w14:textId="77777777" w:rsidR="00635023" w:rsidRDefault="00635023" w:rsidP="00635023">
                            <w:pPr>
                              <w:pStyle w:val="NormalWeb"/>
                              <w:spacing w:before="0" w:beforeAutospacing="0" w:after="60" w:afterAutospacing="0"/>
                            </w:pPr>
                            <w:r>
                              <w:rPr>
                                <w:rFonts w:ascii="Nokia Pure Text Light" w:eastAsia="+mn-ea" w:hAnsi="Nokia Pure Text Light" w:cs="+mn-cs"/>
                                <w:color w:val="FF0000"/>
                                <w:kern w:val="24"/>
                                <w:sz w:val="18"/>
                                <w:szCs w:val="18"/>
                                <w:lang w:val="de-DE"/>
                              </w:rPr>
                              <w:t>N99</w:t>
                            </w:r>
                          </w:p>
                        </w:txbxContent>
                      </wps:txbx>
                      <wps:bodyPr wrap="none" lIns="72000" tIns="72000" rIns="72000" bIns="7200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8C2BEA" id="TextBox 16" o:spid="_x0000_s1033" type="#_x0000_t202" style="position:absolute;margin-left:74.65pt;margin-top:26.55pt;width:44.15pt;height:22.85pt;z-index:2517411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" filled="f" stroked="f">
                <v:textbox inset="2mm,2mm,2mm,2mm">
                  <w:txbxContent>
                    <w:p w14:paraId="4DC079B1" w14:textId="77777777" w:rsidR="00635023" w:rsidRDefault="00635023" w:rsidP="00635023">
                      <w:pPr>
                        <w:pStyle w:val="NormalWeb"/>
                        <w:spacing w:before="0" w:beforeAutospacing="0" w:after="60" w:afterAutospacing="0"/>
                      </w:pPr>
                      <w:r>
                        <w:rPr>
                          <w:rFonts w:ascii="Nokia Pure Text Light" w:eastAsia="+mn-ea" w:hAnsi="Nokia Pure Text Light" w:cs="+mn-cs"/>
                          <w:color w:val="FF0000"/>
                          <w:kern w:val="24"/>
                          <w:sz w:val="18"/>
                          <w:szCs w:val="18"/>
                          <w:lang w:val="de-DE"/>
                        </w:rPr>
                        <w:t>N99</w:t>
                      </w:r>
                    </w:p>
                  </w:txbxContent>
                </v:textbox>
              </v:shape>
            </w:pict>
          </mc:Fallback>
        </mc:AlternateContent>
      </w:r>
    </w:p>
    <w:p w14:paraId="58DEC9C5" w14:textId="0623A060" w:rsidR="00635023" w:rsidRPr="006D5A42" w:rsidRDefault="00635023" w:rsidP="0072332C"/>
    <w:p w14:paraId="41D76B50" w14:textId="5C2C8EA2" w:rsidR="006D5A42" w:rsidRDefault="006D5A42" w:rsidP="00CB7144"/>
    <w:p w14:paraId="3468CA79" w14:textId="76DF409A" w:rsidR="00635023" w:rsidRDefault="00635023" w:rsidP="00CB7144"/>
    <w:p w14:paraId="6DBE4010" w14:textId="53BEE76B" w:rsidR="00635023" w:rsidRDefault="00635023" w:rsidP="00CB7144"/>
    <w:p w14:paraId="5DC0C5FB" w14:textId="2F712225" w:rsidR="00635023" w:rsidRDefault="00635023" w:rsidP="00CB7144"/>
    <w:p w14:paraId="2237AE33" w14:textId="5190F417" w:rsidR="00635023" w:rsidRDefault="00635023" w:rsidP="00CB7144"/>
    <w:p w14:paraId="40F0EEB2" w14:textId="6D393AAF" w:rsidR="00635023" w:rsidRDefault="00635023" w:rsidP="00CB7144">
      <w:r>
        <w:t>Figure 1</w:t>
      </w:r>
      <w:r w:rsidR="00551F6C">
        <w:t xml:space="preserve"> – separate UDM and HSS with separate repositories</w:t>
      </w:r>
    </w:p>
    <w:p w14:paraId="22D5E652" w14:textId="43E042A9" w:rsidR="00635023" w:rsidRDefault="00635023" w:rsidP="00CB7144">
      <w:r w:rsidRPr="00635023">
        <w:rPr>
          <w:noProof/>
        </w:rPr>
        <mc:AlternateContent>
          <mc:Choice Requires="wps">
            <w:drawing>
              <wp:anchor distT="0" distB="0" distL="114300" distR="114300" simplePos="0" relativeHeight="251548672" behindDoc="0" locked="0" layoutInCell="1" allowOverlap="1" wp14:anchorId="74558D57" wp14:editId="35FCAF58">
                <wp:simplePos x="0" y="0"/>
                <wp:positionH relativeFrom="column">
                  <wp:posOffset>3809</wp:posOffset>
                </wp:positionH>
                <wp:positionV relativeFrom="paragraph">
                  <wp:posOffset>259715</wp:posOffset>
                </wp:positionV>
                <wp:extent cx="2447925" cy="1562100"/>
                <wp:effectExtent l="0" t="0" r="28575" b="19050"/>
                <wp:wrapNone/>
                <wp:docPr id="6" name="TextBox 5">
                  <a:extLst xmlns:a="http://schemas.openxmlformats.org/drawingml/2006/main">
                    <a:ext uri="{FF2B5EF4-FFF2-40B4-BE49-F238E27FC236}">
                      <a16:creationId xmlns:a16="http://schemas.microsoft.com/office/drawing/2014/main" id="{9AC2C037-AC9A-46A2-A3E3-3535D199AC1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47925" cy="1562100"/>
                        </a:xfrm>
                        <a:prstGeom prst="rect">
                          <a:avLst/>
                        </a:prstGeom>
                        <a:solidFill>
                          <a:srgbClr val="98A2AE">
                            <a:lumMod val="20000"/>
                            <a:lumOff val="80000"/>
                          </a:srgbClr>
                        </a:solidFill>
                        <a:ln>
                          <a:solidFill>
                            <a:srgbClr val="4D5766"/>
                          </a:solidFill>
                        </a:ln>
                      </wps:spPr>
                      <wps:txbx>
                        <w:txbxContent>
                          <w:p w14:paraId="3D444FE6" w14:textId="74767604" w:rsidR="00635023" w:rsidRDefault="00635023" w:rsidP="00635023">
                            <w:pPr>
                              <w:pStyle w:val="NormalWeb"/>
                              <w:spacing w:before="0" w:beforeAutospacing="0" w:after="60" w:afterAutospacing="0"/>
                              <w:jc w:val="center"/>
                            </w:pPr>
                            <w:r>
                              <w:rPr>
                                <w:rFonts w:ascii="Nokia Pure Text Light" w:eastAsia="+mn-ea" w:hAnsi="Nokia Pure Text Light" w:cs="+mn-cs"/>
                                <w:b/>
                                <w:bCs/>
                                <w:color w:val="001135"/>
                                <w:kern w:val="24"/>
                                <w:lang w:val="de-DE"/>
                              </w:rPr>
                              <w:t>Option co-located UDR</w:t>
                            </w:r>
                          </w:p>
                        </w:txbxContent>
                      </wps:txbx>
                      <wps:bodyPr wrap="square" lIns="72000" tIns="72000" rIns="72000" bIns="7200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4558D57" id="TextBox 5" o:spid="_x0000_s1034" type="#_x0000_t202" style="position:absolute;margin-left:.3pt;margin-top:20.45pt;width:192.75pt;height:123pt;z-index:251548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" fillcolor="#eaecef" strokecolor="#4d5766">
                <v:textbox inset="2mm,2mm,2mm,2mm">
                  <w:txbxContent>
                    <w:p w14:paraId="3D444FE6" w14:textId="74767604" w:rsidR="00635023" w:rsidRDefault="00635023" w:rsidP="00635023">
                      <w:pPr>
                        <w:pStyle w:val="NormalWeb"/>
                        <w:spacing w:before="0" w:beforeAutospacing="0" w:after="60" w:afterAutospacing="0"/>
                        <w:jc w:val="center"/>
                      </w:pPr>
                      <w:r>
                        <w:rPr>
                          <w:rFonts w:ascii="Nokia Pure Text Light" w:eastAsia="+mn-ea" w:hAnsi="Nokia Pure Text Light" w:cs="+mn-cs"/>
                          <w:b/>
                          <w:bCs/>
                          <w:color w:val="001135"/>
                          <w:kern w:val="24"/>
                          <w:lang w:val="de-DE"/>
                        </w:rPr>
                        <w:t>Option co-located UDR</w:t>
                      </w:r>
                    </w:p>
                  </w:txbxContent>
                </v:textbox>
              </v:shape>
            </w:pict>
          </mc:Fallback>
        </mc:AlternateContent>
      </w:r>
    </w:p>
    <w:p w14:paraId="0FD5C38D" w14:textId="7E16985E" w:rsidR="00635023" w:rsidRDefault="00635023" w:rsidP="00CB7144">
      <w:r w:rsidRPr="00635023">
        <w:rPr>
          <w:noProof/>
        </w:rPr>
        <mc:AlternateContent>
          <mc:Choice Requires="wps">
            <w:drawing>
              <wp:anchor distT="0" distB="0" distL="114300" distR="114300" simplePos="0" relativeHeight="251568128" behindDoc="0" locked="0" layoutInCell="1" allowOverlap="1" wp14:anchorId="0078DC33" wp14:editId="37A44308">
                <wp:simplePos x="0" y="0"/>
                <wp:positionH relativeFrom="column">
                  <wp:posOffset>292100</wp:posOffset>
                </wp:positionH>
                <wp:positionV relativeFrom="paragraph">
                  <wp:posOffset>391160</wp:posOffset>
                </wp:positionV>
                <wp:extent cx="680943" cy="312787"/>
                <wp:effectExtent l="0" t="0" r="24130" b="11430"/>
                <wp:wrapNone/>
                <wp:docPr id="19" name="Rectangle 18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9B295B-6F6A-4F6E-BF36-38D93934641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0943" cy="31278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4D5766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0B9F45D" w14:textId="77777777" w:rsidR="00635023" w:rsidRDefault="00635023" w:rsidP="00635023">
                            <w:pPr>
                              <w:pStyle w:val="NormalWeb"/>
                              <w:spacing w:before="0" w:beforeAutospacing="0" w:after="60" w:afterAutospacing="0"/>
                            </w:pPr>
                            <w:r>
                              <w:rPr>
                                <w:rFonts w:ascii="Nokia Pure Text Light" w:eastAsia="+mn-ea" w:hAnsi="Nokia Pure Text Light" w:cs="+mn-cs"/>
                                <w:color w:val="001135"/>
                                <w:kern w:val="24"/>
                                <w:lang w:val="de-DE"/>
                              </w:rPr>
                              <w:t>UDM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1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078DC33" id="Rectangle 18" o:spid="_x0000_s1035" style="position:absolute;margin-left:23pt;margin-top:30.8pt;width:53.6pt;height:24.65pt;z-index:251568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" strokecolor="#4d5766" strokeweight="1pt">
                <v:textbox inset="0,0,0,0">
                  <w:txbxContent>
                    <w:p w14:paraId="00B9F45D" w14:textId="77777777" w:rsidR="00635023" w:rsidRDefault="00635023" w:rsidP="00635023">
                      <w:pPr>
                        <w:pStyle w:val="NormalWeb"/>
                        <w:spacing w:before="0" w:beforeAutospacing="0" w:after="60" w:afterAutospacing="0"/>
                      </w:pPr>
                      <w:r>
                        <w:rPr>
                          <w:rFonts w:ascii="Nokia Pure Text Light" w:eastAsia="+mn-ea" w:hAnsi="Nokia Pure Text Light" w:cs="+mn-cs"/>
                          <w:color w:val="001135"/>
                          <w:kern w:val="24"/>
                          <w:lang w:val="de-DE"/>
                        </w:rPr>
                        <w:t>UDM</w:t>
                      </w:r>
                    </w:p>
                  </w:txbxContent>
                </v:textbox>
              </v:rect>
            </w:pict>
          </mc:Fallback>
        </mc:AlternateContent>
      </w:r>
      <w:r w:rsidRPr="00635023">
        <w:rPr>
          <w:noProof/>
        </w:rPr>
        <mc:AlternateContent>
          <mc:Choice Requires="wps">
            <w:drawing>
              <wp:anchor distT="0" distB="0" distL="114300" distR="114300" simplePos="0" relativeHeight="251587584" behindDoc="0" locked="0" layoutInCell="1" allowOverlap="1" wp14:anchorId="33AC4DB8" wp14:editId="742E598B">
                <wp:simplePos x="0" y="0"/>
                <wp:positionH relativeFrom="column">
                  <wp:posOffset>1364615</wp:posOffset>
                </wp:positionH>
                <wp:positionV relativeFrom="paragraph">
                  <wp:posOffset>391160</wp:posOffset>
                </wp:positionV>
                <wp:extent cx="671214" cy="312788"/>
                <wp:effectExtent l="0" t="0" r="14605" b="11430"/>
                <wp:wrapNone/>
                <wp:docPr id="20" name="Rectangle 19">
                  <a:extLst xmlns:a="http://schemas.openxmlformats.org/drawingml/2006/main">
                    <a:ext uri="{FF2B5EF4-FFF2-40B4-BE49-F238E27FC236}">
                      <a16:creationId xmlns:a16="http://schemas.microsoft.com/office/drawing/2014/main" id="{C4FA483B-E3F5-47BB-9D84-C10C8A49BDCF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214" cy="31278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4D5766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8E04409" w14:textId="77777777" w:rsidR="00635023" w:rsidRDefault="00635023" w:rsidP="00635023">
                            <w:pPr>
                              <w:pStyle w:val="NormalWeb"/>
                              <w:spacing w:before="0" w:beforeAutospacing="0" w:after="60" w:afterAutospacing="0"/>
                            </w:pPr>
                            <w:r>
                              <w:rPr>
                                <w:rFonts w:ascii="Nokia Pure Text Light" w:eastAsia="+mn-ea" w:hAnsi="Nokia Pure Text Light" w:cs="+mn-cs"/>
                                <w:color w:val="001135"/>
                                <w:kern w:val="24"/>
                                <w:lang w:val="de-DE"/>
                              </w:rPr>
                              <w:t>HSS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1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3AC4DB8" id="Rectangle 19" o:spid="_x0000_s1036" style="position:absolute;margin-left:107.45pt;margin-top:30.8pt;width:52.85pt;height:24.65pt;z-index:251587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" strokecolor="#4d5766" strokeweight="1pt">
                <v:textbox inset="0,0,0,0">
                  <w:txbxContent>
                    <w:p w14:paraId="78E04409" w14:textId="77777777" w:rsidR="00635023" w:rsidRDefault="00635023" w:rsidP="00635023">
                      <w:pPr>
                        <w:pStyle w:val="NormalWeb"/>
                        <w:spacing w:before="0" w:beforeAutospacing="0" w:after="60" w:afterAutospacing="0"/>
                      </w:pPr>
                      <w:r>
                        <w:rPr>
                          <w:rFonts w:ascii="Nokia Pure Text Light" w:eastAsia="+mn-ea" w:hAnsi="Nokia Pure Text Light" w:cs="+mn-cs"/>
                          <w:color w:val="001135"/>
                          <w:kern w:val="24"/>
                          <w:lang w:val="de-DE"/>
                        </w:rPr>
                        <w:t>HSS</w:t>
                      </w:r>
                    </w:p>
                  </w:txbxContent>
                </v:textbox>
              </v:rect>
            </w:pict>
          </mc:Fallback>
        </mc:AlternateContent>
      </w:r>
      <w:r w:rsidRPr="00635023">
        <w:rPr>
          <w:noProof/>
        </w:rPr>
        <mc:AlternateContent>
          <mc:Choice Requires="wps">
            <w:drawing>
              <wp:anchor distT="0" distB="0" distL="114300" distR="114300" simplePos="0" relativeHeight="251607040" behindDoc="0" locked="0" layoutInCell="1" allowOverlap="1" wp14:anchorId="312E1133" wp14:editId="4F5693FD">
                <wp:simplePos x="0" y="0"/>
                <wp:positionH relativeFrom="column">
                  <wp:posOffset>296545</wp:posOffset>
                </wp:positionH>
                <wp:positionV relativeFrom="paragraph">
                  <wp:posOffset>1067435</wp:posOffset>
                </wp:positionV>
                <wp:extent cx="1739155" cy="322980"/>
                <wp:effectExtent l="0" t="0" r="13970" b="20320"/>
                <wp:wrapNone/>
                <wp:docPr id="21" name="Rectangle 20">
                  <a:extLst xmlns:a="http://schemas.openxmlformats.org/drawingml/2006/main">
                    <a:ext uri="{FF2B5EF4-FFF2-40B4-BE49-F238E27FC236}">
                      <a16:creationId xmlns:a16="http://schemas.microsoft.com/office/drawing/2014/main" id="{7DFFF2CA-B7A8-419E-BFAF-2EF6DFB19BAE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9155" cy="322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4D5766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E9F0C93" w14:textId="77777777" w:rsidR="00635023" w:rsidRDefault="00635023" w:rsidP="00635023">
                            <w:pPr>
                              <w:pStyle w:val="NormalWeb"/>
                              <w:spacing w:before="0" w:beforeAutospacing="0" w:after="60" w:afterAutospacing="0"/>
                            </w:pPr>
                            <w:r>
                              <w:rPr>
                                <w:rFonts w:ascii="Nokia Pure Text Light" w:eastAsia="+mn-ea" w:hAnsi="Nokia Pure Text Light" w:cs="+mn-cs"/>
                                <w:color w:val="001135"/>
                                <w:kern w:val="24"/>
                                <w:lang w:val="de-DE"/>
                              </w:rPr>
                              <w:t>UDR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1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12E1133" id="Rectangle 20" o:spid="_x0000_s1037" style="position:absolute;margin-left:23.35pt;margin-top:84.05pt;width:136.95pt;height:25.45pt;z-index:251607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" strokecolor="#4d5766" strokeweight="1pt">
                <v:textbox inset="0,0,0,0">
                  <w:txbxContent>
                    <w:p w14:paraId="4E9F0C93" w14:textId="77777777" w:rsidR="00635023" w:rsidRDefault="00635023" w:rsidP="00635023">
                      <w:pPr>
                        <w:pStyle w:val="NormalWeb"/>
                        <w:spacing w:before="0" w:beforeAutospacing="0" w:after="60" w:afterAutospacing="0"/>
                      </w:pPr>
                      <w:r>
                        <w:rPr>
                          <w:rFonts w:ascii="Nokia Pure Text Light" w:eastAsia="+mn-ea" w:hAnsi="Nokia Pure Text Light" w:cs="+mn-cs"/>
                          <w:color w:val="001135"/>
                          <w:kern w:val="24"/>
                          <w:lang w:val="de-DE"/>
                        </w:rPr>
                        <w:t>UDR</w:t>
                      </w:r>
                    </w:p>
                  </w:txbxContent>
                </v:textbox>
              </v:rect>
            </w:pict>
          </mc:Fallback>
        </mc:AlternateContent>
      </w:r>
      <w:r w:rsidRPr="00635023">
        <w:rPr>
          <w:noProof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47782F2B" wp14:editId="68B671CA">
                <wp:simplePos x="0" y="0"/>
                <wp:positionH relativeFrom="column">
                  <wp:posOffset>632460</wp:posOffset>
                </wp:positionH>
                <wp:positionV relativeFrom="paragraph">
                  <wp:posOffset>703580</wp:posOffset>
                </wp:positionV>
                <wp:extent cx="0" cy="363843"/>
                <wp:effectExtent l="0" t="0" r="38100" b="17780"/>
                <wp:wrapNone/>
                <wp:docPr id="22" name="Straight Connector 21">
                  <a:extLst xmlns:a="http://schemas.openxmlformats.org/drawingml/2006/main">
                    <a:ext uri="{FF2B5EF4-FFF2-40B4-BE49-F238E27FC236}">
                      <a16:creationId xmlns:a16="http://schemas.microsoft.com/office/drawing/2014/main" id="{E688FA9D-DA21-4C6D-AE24-9D8FD4E01FFE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0" cy="363843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rgbClr val="98A2AE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7997CE" id="Straight Connector 21" o:spid="_x0000_s1026" style="position:absolute;flip:y;z-index:251626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.8pt,55.4pt" to="49.8pt,8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" strokecolor="#98a2ae" strokeweight=".25pt">
                <v:stroke joinstyle="miter"/>
                <o:lock v:ext="edit" shapetype="f"/>
              </v:line>
            </w:pict>
          </mc:Fallback>
        </mc:AlternateContent>
      </w:r>
      <w:r w:rsidRPr="00635023">
        <w:rPr>
          <w:noProof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3A38452C" wp14:editId="1BC28D51">
                <wp:simplePos x="0" y="0"/>
                <wp:positionH relativeFrom="column">
                  <wp:posOffset>605790</wp:posOffset>
                </wp:positionH>
                <wp:positionV relativeFrom="paragraph">
                  <wp:posOffset>725805</wp:posOffset>
                </wp:positionV>
                <wp:extent cx="560438" cy="290412"/>
                <wp:effectExtent l="0" t="0" r="0" b="0"/>
                <wp:wrapNone/>
                <wp:docPr id="23" name="TextBox 22">
                  <a:extLst xmlns:a="http://schemas.openxmlformats.org/drawingml/2006/main">
                    <a:ext uri="{FF2B5EF4-FFF2-40B4-BE49-F238E27FC236}">
                      <a16:creationId xmlns:a16="http://schemas.microsoft.com/office/drawing/2014/main" id="{C6F5AA5B-E04A-4BDE-B198-DB9467E9BBC3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0438" cy="290412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6B239CB" w14:textId="77777777" w:rsidR="00635023" w:rsidRDefault="00635023" w:rsidP="00635023">
                            <w:pPr>
                              <w:pStyle w:val="NormalWeb"/>
                              <w:spacing w:before="0" w:beforeAutospacing="0" w:after="60" w:afterAutospacing="0"/>
                            </w:pPr>
                            <w:r>
                              <w:rPr>
                                <w:rFonts w:ascii="Nokia Pure Text Light" w:eastAsia="+mn-ea" w:hAnsi="Nokia Pure Text Light" w:cs="+mn-cs"/>
                                <w:color w:val="001135"/>
                                <w:kern w:val="24"/>
                                <w:sz w:val="18"/>
                                <w:szCs w:val="18"/>
                                <w:lang w:val="de-DE"/>
                              </w:rPr>
                              <w:t>Nudr</w:t>
                            </w:r>
                          </w:p>
                        </w:txbxContent>
                      </wps:txbx>
                      <wps:bodyPr wrap="none" lIns="72000" tIns="72000" rIns="72000" bIns="7200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38452C" id="TextBox 22" o:spid="_x0000_s1038" type="#_x0000_t202" style="position:absolute;margin-left:47.7pt;margin-top:57.15pt;width:44.15pt;height:22.85pt;z-index:25164595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" filled="f" stroked="f">
                <v:textbox inset="2mm,2mm,2mm,2mm">
                  <w:txbxContent>
                    <w:p w14:paraId="46B239CB" w14:textId="77777777" w:rsidR="00635023" w:rsidRDefault="00635023" w:rsidP="00635023">
                      <w:pPr>
                        <w:pStyle w:val="NormalWeb"/>
                        <w:spacing w:before="0" w:beforeAutospacing="0" w:after="60" w:afterAutospacing="0"/>
                      </w:pPr>
                      <w:r>
                        <w:rPr>
                          <w:rFonts w:ascii="Nokia Pure Text Light" w:eastAsia="+mn-ea" w:hAnsi="Nokia Pure Text Light" w:cs="+mn-cs"/>
                          <w:color w:val="001135"/>
                          <w:kern w:val="24"/>
                          <w:sz w:val="18"/>
                          <w:szCs w:val="18"/>
                          <w:lang w:val="de-DE"/>
                        </w:rPr>
                        <w:t>Nudr</w:t>
                      </w:r>
                    </w:p>
                  </w:txbxContent>
                </v:textbox>
              </v:shape>
            </w:pict>
          </mc:Fallback>
        </mc:AlternateContent>
      </w:r>
      <w:r w:rsidRPr="00635023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1B41839" wp14:editId="4511F43C">
                <wp:simplePos x="0" y="0"/>
                <wp:positionH relativeFrom="column">
                  <wp:posOffset>1700530</wp:posOffset>
                </wp:positionH>
                <wp:positionV relativeFrom="paragraph">
                  <wp:posOffset>703580</wp:posOffset>
                </wp:positionV>
                <wp:extent cx="6491" cy="380512"/>
                <wp:effectExtent l="0" t="0" r="31750" b="19685"/>
                <wp:wrapNone/>
                <wp:docPr id="24" name="Straight Connector 23">
                  <a:extLst xmlns:a="http://schemas.openxmlformats.org/drawingml/2006/main">
                    <a:ext uri="{FF2B5EF4-FFF2-40B4-BE49-F238E27FC236}">
                      <a16:creationId xmlns:a16="http://schemas.microsoft.com/office/drawing/2014/main" id="{18718229-8A0F-4F87-B8BD-59CE19E144F5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6491" cy="380512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rgbClr val="98A2AE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D0AF8E" id="Straight Connector 23" o:spid="_x0000_s1026" style="position:absolute;flip:x 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3.9pt,55.4pt" to="134.4pt,8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" strokecolor="#98a2ae" strokeweight=".25pt">
                <v:stroke joinstyle="miter"/>
                <o:lock v:ext="edit" shapetype="f"/>
              </v:line>
            </w:pict>
          </mc:Fallback>
        </mc:AlternateContent>
      </w:r>
      <w:r w:rsidRPr="00635023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CD37E1B" wp14:editId="3899C99F">
                <wp:simplePos x="0" y="0"/>
                <wp:positionH relativeFrom="column">
                  <wp:posOffset>1666875</wp:posOffset>
                </wp:positionH>
                <wp:positionV relativeFrom="paragraph">
                  <wp:posOffset>769620</wp:posOffset>
                </wp:positionV>
                <wp:extent cx="560438" cy="290412"/>
                <wp:effectExtent l="0" t="0" r="0" b="0"/>
                <wp:wrapNone/>
                <wp:docPr id="25" name="TextBox 24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BE1DC3-0FA9-4B8E-A883-5A7E6F6E2244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0438" cy="290412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E600B25" w14:textId="77777777" w:rsidR="00635023" w:rsidRDefault="00635023" w:rsidP="00635023">
                            <w:pPr>
                              <w:pStyle w:val="NormalWeb"/>
                              <w:spacing w:before="0" w:beforeAutospacing="0" w:after="60" w:afterAutospacing="0"/>
                            </w:pPr>
                            <w:r>
                              <w:rPr>
                                <w:rFonts w:ascii="Nokia Pure Text Light" w:eastAsia="+mn-ea" w:hAnsi="Nokia Pure Text Light" w:cs="+mn-cs"/>
                                <w:color w:val="001135"/>
                                <w:kern w:val="24"/>
                                <w:sz w:val="18"/>
                                <w:szCs w:val="18"/>
                                <w:lang w:val="de-DE"/>
                              </w:rPr>
                              <w:t>Ud</w:t>
                            </w:r>
                          </w:p>
                        </w:txbxContent>
                      </wps:txbx>
                      <wps:bodyPr wrap="none" lIns="72000" tIns="72000" rIns="72000" bIns="7200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D37E1B" id="TextBox 24" o:spid="_x0000_s1039" type="#_x0000_t202" style="position:absolute;margin-left:131.25pt;margin-top:60.6pt;width:44.15pt;height:22.85pt;z-index:2516848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" filled="f" stroked="f">
                <v:textbox inset="2mm,2mm,2mm,2mm">
                  <w:txbxContent>
                    <w:p w14:paraId="3E600B25" w14:textId="77777777" w:rsidR="00635023" w:rsidRDefault="00635023" w:rsidP="00635023">
                      <w:pPr>
                        <w:pStyle w:val="NormalWeb"/>
                        <w:spacing w:before="0" w:beforeAutospacing="0" w:after="60" w:afterAutospacing="0"/>
                      </w:pPr>
                      <w:r>
                        <w:rPr>
                          <w:rFonts w:ascii="Nokia Pure Text Light" w:eastAsia="+mn-ea" w:hAnsi="Nokia Pure Text Light" w:cs="+mn-cs"/>
                          <w:color w:val="001135"/>
                          <w:kern w:val="24"/>
                          <w:sz w:val="18"/>
                          <w:szCs w:val="18"/>
                          <w:lang w:val="de-DE"/>
                        </w:rPr>
                        <w:t>Ud</w:t>
                      </w:r>
                    </w:p>
                  </w:txbxContent>
                </v:textbox>
              </v:shape>
            </w:pict>
          </mc:Fallback>
        </mc:AlternateContent>
      </w:r>
      <w:r w:rsidRPr="00635023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ED89D3E" wp14:editId="57155479">
                <wp:simplePos x="0" y="0"/>
                <wp:positionH relativeFrom="column">
                  <wp:posOffset>972820</wp:posOffset>
                </wp:positionH>
                <wp:positionV relativeFrom="paragraph">
                  <wp:posOffset>547370</wp:posOffset>
                </wp:positionV>
                <wp:extent cx="391994" cy="0"/>
                <wp:effectExtent l="0" t="0" r="0" b="0"/>
                <wp:wrapNone/>
                <wp:docPr id="26" name="Straight Connector 25">
                  <a:extLst xmlns:a="http://schemas.openxmlformats.org/drawingml/2006/main">
                    <a:ext uri="{FF2B5EF4-FFF2-40B4-BE49-F238E27FC236}">
                      <a16:creationId xmlns:a16="http://schemas.microsoft.com/office/drawing/2014/main" id="{34EE6C16-7C22-4E07-80CE-51D9FAF42256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91994" cy="0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rgbClr val="98A2AE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D9F6AC" id="Straight Connector 25" o:spid="_x0000_s1026" style="position:absolute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6.6pt,43.1pt" to="107.45pt,4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" strokecolor="#98a2ae" strokeweight=".25pt">
                <v:stroke joinstyle="miter"/>
                <o:lock v:ext="edit" shapetype="f"/>
              </v:line>
            </w:pict>
          </mc:Fallback>
        </mc:AlternateContent>
      </w:r>
      <w:r w:rsidRPr="00635023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68569706" wp14:editId="5CEC9EB0">
                <wp:simplePos x="0" y="0"/>
                <wp:positionH relativeFrom="column">
                  <wp:posOffset>963930</wp:posOffset>
                </wp:positionH>
                <wp:positionV relativeFrom="paragraph">
                  <wp:posOffset>358775</wp:posOffset>
                </wp:positionV>
                <wp:extent cx="560438" cy="290412"/>
                <wp:effectExtent l="0" t="0" r="0" b="0"/>
                <wp:wrapNone/>
                <wp:docPr id="27" name="TextBox 26">
                  <a:extLst xmlns:a="http://schemas.openxmlformats.org/drawingml/2006/main">
                    <a:ext uri="{FF2B5EF4-FFF2-40B4-BE49-F238E27FC236}">
                      <a16:creationId xmlns:a16="http://schemas.microsoft.com/office/drawing/2014/main" id="{908E8A29-7A05-4767-AA06-20D0A260325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0438" cy="290412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5986196" w14:textId="77777777" w:rsidR="00635023" w:rsidRDefault="00635023" w:rsidP="00635023">
                            <w:pPr>
                              <w:pStyle w:val="NormalWeb"/>
                              <w:spacing w:before="0" w:beforeAutospacing="0" w:after="60" w:afterAutospacing="0"/>
                            </w:pPr>
                            <w:r>
                              <w:rPr>
                                <w:rFonts w:ascii="Nokia Pure Text Light" w:eastAsia="+mn-ea" w:hAnsi="Nokia Pure Text Light" w:cs="+mn-cs"/>
                                <w:color w:val="FF0000"/>
                                <w:kern w:val="24"/>
                                <w:sz w:val="18"/>
                                <w:szCs w:val="18"/>
                                <w:lang w:val="de-DE"/>
                              </w:rPr>
                              <w:t>N99</w:t>
                            </w:r>
                          </w:p>
                        </w:txbxContent>
                      </wps:txbx>
                      <wps:bodyPr wrap="none" lIns="72000" tIns="72000" rIns="72000" bIns="7200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569706" id="TextBox 26" o:spid="_x0000_s1040" type="#_x0000_t202" style="position:absolute;margin-left:75.9pt;margin-top:28.25pt;width:44.15pt;height:22.85pt;z-index:25172377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" filled="f" stroked="f">
                <v:textbox inset="2mm,2mm,2mm,2mm">
                  <w:txbxContent>
                    <w:p w14:paraId="05986196" w14:textId="77777777" w:rsidR="00635023" w:rsidRDefault="00635023" w:rsidP="00635023">
                      <w:pPr>
                        <w:pStyle w:val="NormalWeb"/>
                        <w:spacing w:before="0" w:beforeAutospacing="0" w:after="60" w:afterAutospacing="0"/>
                      </w:pPr>
                      <w:r>
                        <w:rPr>
                          <w:rFonts w:ascii="Nokia Pure Text Light" w:eastAsia="+mn-ea" w:hAnsi="Nokia Pure Text Light" w:cs="+mn-cs"/>
                          <w:color w:val="FF0000"/>
                          <w:kern w:val="24"/>
                          <w:sz w:val="18"/>
                          <w:szCs w:val="18"/>
                          <w:lang w:val="de-DE"/>
                        </w:rPr>
                        <w:t>N99</w:t>
                      </w:r>
                    </w:p>
                  </w:txbxContent>
                </v:textbox>
              </v:shape>
            </w:pict>
          </mc:Fallback>
        </mc:AlternateContent>
      </w:r>
    </w:p>
    <w:p w14:paraId="3D27B023" w14:textId="673D604D" w:rsidR="00635023" w:rsidRDefault="00635023" w:rsidP="00CB7144"/>
    <w:p w14:paraId="38A454E5" w14:textId="424CEFF0" w:rsidR="00635023" w:rsidRDefault="00635023" w:rsidP="00CB7144"/>
    <w:p w14:paraId="1C9D9425" w14:textId="5201975B" w:rsidR="00635023" w:rsidRDefault="00635023" w:rsidP="00CB7144"/>
    <w:p w14:paraId="221867A2" w14:textId="77777777" w:rsidR="00635023" w:rsidRDefault="00635023" w:rsidP="00CB7144"/>
    <w:p w14:paraId="0812EC48" w14:textId="0E7D6578" w:rsidR="00635023" w:rsidRDefault="00635023" w:rsidP="00CB7144"/>
    <w:p w14:paraId="12B4E165" w14:textId="77777777" w:rsidR="00635023" w:rsidRDefault="00635023" w:rsidP="00CB7144"/>
    <w:p w14:paraId="6DAC4CE1" w14:textId="5F5CFDE4" w:rsidR="00635023" w:rsidRDefault="00635023" w:rsidP="00CB7144">
      <w:r>
        <w:t>Figure 2</w:t>
      </w:r>
      <w:r w:rsidR="00551F6C">
        <w:t xml:space="preserve"> – Separate UDM and HSS with common repository</w:t>
      </w:r>
    </w:p>
    <w:p w14:paraId="51E9D9A8" w14:textId="60076F05" w:rsidR="00635023" w:rsidRDefault="00635023" w:rsidP="00CB7144"/>
    <w:p w14:paraId="183B0310" w14:textId="2262DDB5" w:rsidR="00551F6C" w:rsidRDefault="00551F6C" w:rsidP="00CB7144">
      <w:r>
        <w:t>It should be noted that in general the following configurations are also possible:</w:t>
      </w:r>
    </w:p>
    <w:p w14:paraId="45E0315C" w14:textId="129B4288" w:rsidR="00551F6C" w:rsidRDefault="00551F6C" w:rsidP="00CB7144"/>
    <w:p w14:paraId="6954285B" w14:textId="3777C4AE" w:rsidR="00551F6C" w:rsidRDefault="00551F6C" w:rsidP="00CB7144"/>
    <w:p w14:paraId="044D51ED" w14:textId="77777777" w:rsidR="00551F6C" w:rsidRDefault="00551F6C" w:rsidP="00CB7144"/>
    <w:p w14:paraId="70C2E212" w14:textId="77777777" w:rsidR="00635023" w:rsidRDefault="00635023" w:rsidP="00CB7144"/>
    <w:p w14:paraId="1F4077AE" w14:textId="38564636" w:rsidR="00551F6C" w:rsidRDefault="00551F6C" w:rsidP="00CB7144">
      <w:r w:rsidRPr="00551F6C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20C35E3A" wp14:editId="662FB65C">
                <wp:simplePos x="0" y="0"/>
                <wp:positionH relativeFrom="column">
                  <wp:posOffset>3810</wp:posOffset>
                </wp:positionH>
                <wp:positionV relativeFrom="paragraph">
                  <wp:posOffset>262255</wp:posOffset>
                </wp:positionV>
                <wp:extent cx="2419350" cy="1525905"/>
                <wp:effectExtent l="0" t="0" r="19050" b="17145"/>
                <wp:wrapNone/>
                <wp:docPr id="47" name="TextBox 6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19350" cy="1525905"/>
                        </a:xfrm>
                        <a:prstGeom prst="rect">
                          <a:avLst/>
                        </a:prstGeom>
                        <a:solidFill>
                          <a:srgbClr val="98A2AE">
                            <a:lumMod val="20000"/>
                            <a:lumOff val="80000"/>
                          </a:srgbClr>
                        </a:solidFill>
                        <a:ln>
                          <a:solidFill>
                            <a:srgbClr val="4D5766"/>
                          </a:solidFill>
                        </a:ln>
                      </wps:spPr>
                      <wps:txbx>
                        <w:txbxContent>
                          <w:p w14:paraId="06E895C9" w14:textId="2FE90AFC" w:rsidR="00551F6C" w:rsidRDefault="00551F6C" w:rsidP="00551F6C">
                            <w:pPr>
                              <w:pStyle w:val="NormalWeb"/>
                              <w:spacing w:before="0" w:beforeAutospacing="0" w:after="60" w:afterAutospacing="0"/>
                              <w:jc w:val="center"/>
                            </w:pPr>
                            <w:r>
                              <w:rPr>
                                <w:rFonts w:ascii="Nokia Pure Text Light" w:eastAsia="+mn-ea" w:hAnsi="Nokia Pure Text Light" w:cs="+mn-cs"/>
                                <w:b/>
                                <w:bCs/>
                                <w:color w:val="001135"/>
                                <w:kern w:val="24"/>
                                <w:lang w:val="de-DE"/>
                              </w:rPr>
                              <w:t>Option 5G UDR</w:t>
                            </w:r>
                          </w:p>
                        </w:txbxContent>
                      </wps:txbx>
                      <wps:bodyPr wrap="square" lIns="72000" tIns="72000" rIns="72000" bIns="7200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0C35E3A" id="_x0000_s1041" type="#_x0000_t202" style="position:absolute;margin-left:.3pt;margin-top:20.65pt;width:190.5pt;height:120.15pt;z-index:2517463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" fillcolor="#eaecef" strokecolor="#4d5766">
                <v:textbox inset="2mm,2mm,2mm,2mm">
                  <w:txbxContent>
                    <w:p w14:paraId="06E895C9" w14:textId="2FE90AFC" w:rsidR="00551F6C" w:rsidRDefault="00551F6C" w:rsidP="00551F6C">
                      <w:pPr>
                        <w:pStyle w:val="NormalWeb"/>
                        <w:spacing w:before="0" w:beforeAutospacing="0" w:after="60" w:afterAutospacing="0"/>
                        <w:jc w:val="center"/>
                      </w:pPr>
                      <w:r>
                        <w:rPr>
                          <w:rFonts w:ascii="Nokia Pure Text Light" w:eastAsia="+mn-ea" w:hAnsi="Nokia Pure Text Light" w:cs="+mn-cs"/>
                          <w:b/>
                          <w:bCs/>
                          <w:color w:val="001135"/>
                          <w:kern w:val="24"/>
                          <w:lang w:val="de-DE"/>
                        </w:rPr>
                        <w:t>Option 5G UDR</w:t>
                      </w:r>
                    </w:p>
                  </w:txbxContent>
                </v:textbox>
              </v:shape>
            </w:pict>
          </mc:Fallback>
        </mc:AlternateContent>
      </w:r>
    </w:p>
    <w:p w14:paraId="2765ADF3" w14:textId="67531431" w:rsidR="00551F6C" w:rsidRDefault="00551F6C" w:rsidP="00CB7144">
      <w:r w:rsidRPr="00551F6C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3BA5D3B0" wp14:editId="63B6E50C">
                <wp:simplePos x="0" y="0"/>
                <wp:positionH relativeFrom="column">
                  <wp:posOffset>276225</wp:posOffset>
                </wp:positionH>
                <wp:positionV relativeFrom="paragraph">
                  <wp:posOffset>369570</wp:posOffset>
                </wp:positionV>
                <wp:extent cx="680943" cy="312787"/>
                <wp:effectExtent l="0" t="0" r="24130" b="11430"/>
                <wp:wrapNone/>
                <wp:docPr id="48" name="Rectangle 7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0943" cy="31278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4D5766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3C6FCCA" w14:textId="77777777" w:rsidR="00551F6C" w:rsidRDefault="00551F6C" w:rsidP="00551F6C">
                            <w:pPr>
                              <w:pStyle w:val="NormalWeb"/>
                              <w:spacing w:before="0" w:beforeAutospacing="0" w:after="60" w:afterAutospacing="0"/>
                            </w:pPr>
                            <w:r>
                              <w:rPr>
                                <w:rFonts w:ascii="Nokia Pure Text Light" w:eastAsia="+mn-ea" w:hAnsi="Nokia Pure Text Light" w:cs="+mn-cs"/>
                                <w:color w:val="001135"/>
                                <w:kern w:val="24"/>
                                <w:lang w:val="de-DE"/>
                              </w:rPr>
                              <w:t>UDM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1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BA5D3B0" id="_x0000_s1042" style="position:absolute;margin-left:21.75pt;margin-top:29.1pt;width:53.6pt;height:24.65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" strokecolor="#4d5766" strokeweight="1pt">
                <v:textbox inset="0,0,0,0">
                  <w:txbxContent>
                    <w:p w14:paraId="23C6FCCA" w14:textId="77777777" w:rsidR="00551F6C" w:rsidRDefault="00551F6C" w:rsidP="00551F6C">
                      <w:pPr>
                        <w:pStyle w:val="NormalWeb"/>
                        <w:spacing w:before="0" w:beforeAutospacing="0" w:after="60" w:afterAutospacing="0"/>
                      </w:pPr>
                      <w:r>
                        <w:rPr>
                          <w:rFonts w:ascii="Nokia Pure Text Light" w:eastAsia="+mn-ea" w:hAnsi="Nokia Pure Text Light" w:cs="+mn-cs"/>
                          <w:color w:val="001135"/>
                          <w:kern w:val="24"/>
                          <w:lang w:val="de-DE"/>
                        </w:rPr>
                        <w:t>UDM</w:t>
                      </w:r>
                    </w:p>
                  </w:txbxContent>
                </v:textbox>
              </v:rect>
            </w:pict>
          </mc:Fallback>
        </mc:AlternateContent>
      </w:r>
      <w:r w:rsidRPr="00551F6C"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7A7DF398" wp14:editId="4CF7002F">
                <wp:simplePos x="0" y="0"/>
                <wp:positionH relativeFrom="column">
                  <wp:posOffset>1349375</wp:posOffset>
                </wp:positionH>
                <wp:positionV relativeFrom="paragraph">
                  <wp:posOffset>369570</wp:posOffset>
                </wp:positionV>
                <wp:extent cx="671214" cy="312788"/>
                <wp:effectExtent l="0" t="0" r="14605" b="11430"/>
                <wp:wrapNone/>
                <wp:docPr id="49" name="Rectangle 8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214" cy="31278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4D5766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3DC90C6" w14:textId="77777777" w:rsidR="00551F6C" w:rsidRDefault="00551F6C" w:rsidP="00551F6C">
                            <w:pPr>
                              <w:pStyle w:val="NormalWeb"/>
                              <w:spacing w:before="0" w:beforeAutospacing="0" w:after="60" w:afterAutospacing="0"/>
                            </w:pPr>
                            <w:r>
                              <w:rPr>
                                <w:rFonts w:ascii="Nokia Pure Text Light" w:eastAsia="+mn-ea" w:hAnsi="Nokia Pure Text Light" w:cs="+mn-cs"/>
                                <w:color w:val="001135"/>
                                <w:kern w:val="24"/>
                                <w:lang w:val="de-DE"/>
                              </w:rPr>
                              <w:t>HSS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1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A7DF398" id="_x0000_s1043" style="position:absolute;margin-left:106.25pt;margin-top:29.1pt;width:52.85pt;height:24.65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" strokecolor="#4d5766" strokeweight="1pt">
                <v:textbox inset="0,0,0,0">
                  <w:txbxContent>
                    <w:p w14:paraId="23DC90C6" w14:textId="77777777" w:rsidR="00551F6C" w:rsidRDefault="00551F6C" w:rsidP="00551F6C">
                      <w:pPr>
                        <w:pStyle w:val="NormalWeb"/>
                        <w:spacing w:before="0" w:beforeAutospacing="0" w:after="60" w:afterAutospacing="0"/>
                      </w:pPr>
                      <w:r>
                        <w:rPr>
                          <w:rFonts w:ascii="Nokia Pure Text Light" w:eastAsia="+mn-ea" w:hAnsi="Nokia Pure Text Light" w:cs="+mn-cs"/>
                          <w:color w:val="001135"/>
                          <w:kern w:val="24"/>
                          <w:lang w:val="de-DE"/>
                        </w:rPr>
                        <w:t>HSS</w:t>
                      </w:r>
                    </w:p>
                  </w:txbxContent>
                </v:textbox>
              </v:rect>
            </w:pict>
          </mc:Fallback>
        </mc:AlternateContent>
      </w:r>
      <w:r w:rsidRPr="00551F6C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3ACEEF8E" wp14:editId="2FC8E451">
                <wp:simplePos x="0" y="0"/>
                <wp:positionH relativeFrom="column">
                  <wp:posOffset>281305</wp:posOffset>
                </wp:positionH>
                <wp:positionV relativeFrom="paragraph">
                  <wp:posOffset>1046480</wp:posOffset>
                </wp:positionV>
                <wp:extent cx="670952" cy="322980"/>
                <wp:effectExtent l="0" t="0" r="15240" b="20320"/>
                <wp:wrapNone/>
                <wp:docPr id="50" name="Rectangle 9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0952" cy="322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4D5766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FAAC907" w14:textId="77777777" w:rsidR="00551F6C" w:rsidRDefault="00551F6C" w:rsidP="00551F6C">
                            <w:pPr>
                              <w:pStyle w:val="NormalWeb"/>
                              <w:spacing w:before="0" w:beforeAutospacing="0" w:after="60" w:afterAutospacing="0"/>
                            </w:pPr>
                            <w:r>
                              <w:rPr>
                                <w:rFonts w:ascii="Nokia Pure Text Light" w:eastAsia="+mn-ea" w:hAnsi="Nokia Pure Text Light" w:cs="+mn-cs"/>
                                <w:color w:val="001135"/>
                                <w:kern w:val="24"/>
                                <w:lang w:val="de-DE"/>
                              </w:rPr>
                              <w:t>5G UDR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1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ACEEF8E" id="_x0000_s1044" style="position:absolute;margin-left:22.15pt;margin-top:82.4pt;width:52.85pt;height:25.45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" strokecolor="#4d5766" strokeweight="1pt">
                <v:textbox inset="0,0,0,0">
                  <w:txbxContent>
                    <w:p w14:paraId="5FAAC907" w14:textId="77777777" w:rsidR="00551F6C" w:rsidRDefault="00551F6C" w:rsidP="00551F6C">
                      <w:pPr>
                        <w:pStyle w:val="NormalWeb"/>
                        <w:spacing w:before="0" w:beforeAutospacing="0" w:after="60" w:afterAutospacing="0"/>
                      </w:pPr>
                      <w:r>
                        <w:rPr>
                          <w:rFonts w:ascii="Nokia Pure Text Light" w:eastAsia="+mn-ea" w:hAnsi="Nokia Pure Text Light" w:cs="+mn-cs"/>
                          <w:color w:val="001135"/>
                          <w:kern w:val="24"/>
                          <w:lang w:val="de-DE"/>
                        </w:rPr>
                        <w:t>5G UDR</w:t>
                      </w:r>
                    </w:p>
                  </w:txbxContent>
                </v:textbox>
              </v:rect>
            </w:pict>
          </mc:Fallback>
        </mc:AlternateContent>
      </w:r>
      <w:r w:rsidRPr="00551F6C"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10CECE23" wp14:editId="4E5A6E5D">
                <wp:simplePos x="0" y="0"/>
                <wp:positionH relativeFrom="column">
                  <wp:posOffset>616585</wp:posOffset>
                </wp:positionH>
                <wp:positionV relativeFrom="paragraph">
                  <wp:posOffset>682625</wp:posOffset>
                </wp:positionV>
                <wp:extent cx="0" cy="363843"/>
                <wp:effectExtent l="0" t="0" r="38100" b="17780"/>
                <wp:wrapNone/>
                <wp:docPr id="52" name="Straight Connector 11">
                  <a:extLst xmlns:a="http://schemas.openxmlformats.org/drawingml/2006/main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0" cy="363843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rgbClr val="98A2AE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A2488B1" id="Straight Connector 11" o:spid="_x0000_s1026" style="position:absolute;flip:y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.55pt,53.75pt" to="48.55pt,8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" strokecolor="#98a2ae" strokeweight=".25pt">
                <v:stroke joinstyle="miter"/>
                <o:lock v:ext="edit" shapetype="f"/>
              </v:line>
            </w:pict>
          </mc:Fallback>
        </mc:AlternateContent>
      </w:r>
      <w:r w:rsidRPr="00551F6C"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2F1A1908" wp14:editId="74959F34">
                <wp:simplePos x="0" y="0"/>
                <wp:positionH relativeFrom="column">
                  <wp:posOffset>585470</wp:posOffset>
                </wp:positionH>
                <wp:positionV relativeFrom="paragraph">
                  <wp:posOffset>762000</wp:posOffset>
                </wp:positionV>
                <wp:extent cx="560438" cy="290412"/>
                <wp:effectExtent l="0" t="0" r="0" b="0"/>
                <wp:wrapNone/>
                <wp:docPr id="53" name="TextBox 12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0438" cy="290412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F018423" w14:textId="77777777" w:rsidR="00551F6C" w:rsidRDefault="00551F6C" w:rsidP="00551F6C">
                            <w:pPr>
                              <w:pStyle w:val="NormalWeb"/>
                              <w:spacing w:before="0" w:beforeAutospacing="0" w:after="60" w:afterAutospacing="0"/>
                            </w:pPr>
                            <w:r>
                              <w:rPr>
                                <w:rFonts w:ascii="Nokia Pure Text Light" w:eastAsia="+mn-ea" w:hAnsi="Nokia Pure Text Light" w:cs="+mn-cs"/>
                                <w:color w:val="001135"/>
                                <w:kern w:val="24"/>
                                <w:sz w:val="18"/>
                                <w:szCs w:val="18"/>
                                <w:lang w:val="de-DE"/>
                              </w:rPr>
                              <w:t>Nudr</w:t>
                            </w:r>
                          </w:p>
                        </w:txbxContent>
                      </wps:txbx>
                      <wps:bodyPr wrap="none" lIns="72000" tIns="72000" rIns="72000" bIns="7200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1A1908" id="_x0000_s1045" type="#_x0000_t202" style="position:absolute;margin-left:46.1pt;margin-top:60pt;width:44.15pt;height:22.85pt;z-index:25175859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" filled="f" stroked="f">
                <v:textbox inset="2mm,2mm,2mm,2mm">
                  <w:txbxContent>
                    <w:p w14:paraId="2F018423" w14:textId="77777777" w:rsidR="00551F6C" w:rsidRDefault="00551F6C" w:rsidP="00551F6C">
                      <w:pPr>
                        <w:pStyle w:val="NormalWeb"/>
                        <w:spacing w:before="0" w:beforeAutospacing="0" w:after="60" w:afterAutospacing="0"/>
                      </w:pPr>
                      <w:r>
                        <w:rPr>
                          <w:rFonts w:ascii="Nokia Pure Text Light" w:eastAsia="+mn-ea" w:hAnsi="Nokia Pure Text Light" w:cs="+mn-cs"/>
                          <w:color w:val="001135"/>
                          <w:kern w:val="24"/>
                          <w:sz w:val="18"/>
                          <w:szCs w:val="18"/>
                          <w:lang w:val="de-DE"/>
                        </w:rPr>
                        <w:t>Nudr</w:t>
                      </w:r>
                    </w:p>
                  </w:txbxContent>
                </v:textbox>
              </v:shape>
            </w:pict>
          </mc:Fallback>
        </mc:AlternateContent>
      </w:r>
      <w:r w:rsidRPr="00551F6C"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261862E5" wp14:editId="39A6F1DB">
                <wp:simplePos x="0" y="0"/>
                <wp:positionH relativeFrom="column">
                  <wp:posOffset>956945</wp:posOffset>
                </wp:positionH>
                <wp:positionV relativeFrom="paragraph">
                  <wp:posOffset>526415</wp:posOffset>
                </wp:positionV>
                <wp:extent cx="391994" cy="0"/>
                <wp:effectExtent l="0" t="0" r="0" b="0"/>
                <wp:wrapNone/>
                <wp:docPr id="56" name="Straight Connector 15">
                  <a:extLst xmlns:a="http://schemas.openxmlformats.org/drawingml/2006/main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91994" cy="0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rgbClr val="98A2AE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2CFD0E" id="Straight Connector 15" o:spid="_x0000_s1026" style="position:absolute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5.35pt,41.45pt" to="106.2pt,4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" strokecolor="#98a2ae" strokeweight=".25pt">
                <v:stroke joinstyle="miter"/>
                <o:lock v:ext="edit" shapetype="f"/>
              </v:line>
            </w:pict>
          </mc:Fallback>
        </mc:AlternateContent>
      </w:r>
      <w:r w:rsidRPr="00551F6C"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7F2C2273" wp14:editId="57465221">
                <wp:simplePos x="0" y="0"/>
                <wp:positionH relativeFrom="column">
                  <wp:posOffset>948055</wp:posOffset>
                </wp:positionH>
                <wp:positionV relativeFrom="paragraph">
                  <wp:posOffset>337185</wp:posOffset>
                </wp:positionV>
                <wp:extent cx="560438" cy="290412"/>
                <wp:effectExtent l="0" t="0" r="0" b="0"/>
                <wp:wrapNone/>
                <wp:docPr id="57" name="TextBox 16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0438" cy="290412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32012CD" w14:textId="77777777" w:rsidR="00551F6C" w:rsidRDefault="00551F6C" w:rsidP="00551F6C">
                            <w:pPr>
                              <w:pStyle w:val="NormalWeb"/>
                              <w:spacing w:before="0" w:beforeAutospacing="0" w:after="60" w:afterAutospacing="0"/>
                            </w:pPr>
                            <w:r>
                              <w:rPr>
                                <w:rFonts w:ascii="Nokia Pure Text Light" w:eastAsia="+mn-ea" w:hAnsi="Nokia Pure Text Light" w:cs="+mn-cs"/>
                                <w:color w:val="FF0000"/>
                                <w:kern w:val="24"/>
                                <w:sz w:val="18"/>
                                <w:szCs w:val="18"/>
                                <w:lang w:val="de-DE"/>
                              </w:rPr>
                              <w:t>N99</w:t>
                            </w:r>
                          </w:p>
                        </w:txbxContent>
                      </wps:txbx>
                      <wps:bodyPr wrap="none" lIns="72000" tIns="72000" rIns="72000" bIns="7200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2C2273" id="_x0000_s1046" type="#_x0000_t202" style="position:absolute;margin-left:74.65pt;margin-top:26.55pt;width:44.15pt;height:22.85pt;z-index:2517667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" filled="f" stroked="f">
                <v:textbox inset="2mm,2mm,2mm,2mm">
                  <w:txbxContent>
                    <w:p w14:paraId="232012CD" w14:textId="77777777" w:rsidR="00551F6C" w:rsidRDefault="00551F6C" w:rsidP="00551F6C">
                      <w:pPr>
                        <w:pStyle w:val="NormalWeb"/>
                        <w:spacing w:before="0" w:beforeAutospacing="0" w:after="60" w:afterAutospacing="0"/>
                      </w:pPr>
                      <w:r>
                        <w:rPr>
                          <w:rFonts w:ascii="Nokia Pure Text Light" w:eastAsia="+mn-ea" w:hAnsi="Nokia Pure Text Light" w:cs="+mn-cs"/>
                          <w:color w:val="FF0000"/>
                          <w:kern w:val="24"/>
                          <w:sz w:val="18"/>
                          <w:szCs w:val="18"/>
                          <w:lang w:val="de-DE"/>
                        </w:rPr>
                        <w:t>N99</w:t>
                      </w:r>
                    </w:p>
                  </w:txbxContent>
                </v:textbox>
              </v:shape>
            </w:pict>
          </mc:Fallback>
        </mc:AlternateContent>
      </w:r>
    </w:p>
    <w:p w14:paraId="5DE536D4" w14:textId="77777777" w:rsidR="00551F6C" w:rsidRDefault="00551F6C" w:rsidP="00CB7144"/>
    <w:p w14:paraId="43A1B87F" w14:textId="6A916816" w:rsidR="00551F6C" w:rsidRDefault="00551F6C" w:rsidP="00CB7144"/>
    <w:p w14:paraId="03CF9267" w14:textId="09D13A9A" w:rsidR="00551F6C" w:rsidRDefault="00551F6C" w:rsidP="00CB7144"/>
    <w:p w14:paraId="448DFA25" w14:textId="77777777" w:rsidR="00551F6C" w:rsidRDefault="00551F6C" w:rsidP="00CB7144"/>
    <w:p w14:paraId="12DB1B09" w14:textId="77777777" w:rsidR="00551F6C" w:rsidRDefault="00551F6C" w:rsidP="00CB7144"/>
    <w:p w14:paraId="675F72A1" w14:textId="1CEE534B" w:rsidR="00551F6C" w:rsidRDefault="00551F6C" w:rsidP="00CB7144"/>
    <w:p w14:paraId="556766B9" w14:textId="5A0F7679" w:rsidR="0072332C" w:rsidRDefault="0072332C" w:rsidP="0072332C">
      <w:r>
        <w:t>Figure 3 – Separate UDM and HSS with 5G UDR for UDM only</w:t>
      </w:r>
    </w:p>
    <w:p w14:paraId="7DFE2F65" w14:textId="09E5F438" w:rsidR="0072332C" w:rsidRDefault="0072332C" w:rsidP="00CB7144"/>
    <w:p w14:paraId="12DA9270" w14:textId="77777777" w:rsidR="00551F6C" w:rsidRDefault="00551F6C" w:rsidP="00CB7144"/>
    <w:p w14:paraId="64B5C7E7" w14:textId="7BCBE58E" w:rsidR="00551F6C" w:rsidRDefault="00551F6C" w:rsidP="00CB7144">
      <w:r w:rsidRPr="00551F6C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B4C5523" wp14:editId="35C6856B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419350" cy="1525905"/>
                <wp:effectExtent l="0" t="0" r="19050" b="17145"/>
                <wp:wrapNone/>
                <wp:docPr id="59" name="TextBox 6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19350" cy="1525905"/>
                        </a:xfrm>
                        <a:prstGeom prst="rect">
                          <a:avLst/>
                        </a:prstGeom>
                        <a:solidFill>
                          <a:srgbClr val="98A2AE">
                            <a:lumMod val="20000"/>
                            <a:lumOff val="80000"/>
                          </a:srgbClr>
                        </a:solidFill>
                        <a:ln>
                          <a:solidFill>
                            <a:srgbClr val="4D5766"/>
                          </a:solidFill>
                        </a:ln>
                      </wps:spPr>
                      <wps:txbx>
                        <w:txbxContent>
                          <w:p w14:paraId="145FC843" w14:textId="70F43B6D" w:rsidR="00551F6C" w:rsidRDefault="00551F6C" w:rsidP="00551F6C">
                            <w:pPr>
                              <w:spacing w:after="6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Nokia Pure Text Light" w:eastAsia="+mn-ea" w:hAnsi="Nokia Pure Text Light" w:cs="+mn-cs"/>
                                <w:b/>
                                <w:bCs/>
                                <w:color w:val="001135"/>
                                <w:kern w:val="24"/>
                                <w:lang w:val="de-DE"/>
                              </w:rPr>
                              <w:t>Option no UDR</w:t>
                            </w:r>
                          </w:p>
                        </w:txbxContent>
                      </wps:txbx>
                      <wps:bodyPr wrap="square" lIns="72000" tIns="72000" rIns="72000" bIns="7200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B4C5523" id="_x0000_s1047" type="#_x0000_t202" style="position:absolute;margin-left:0;margin-top:-.05pt;width:190.5pt;height:120.15pt;z-index:251695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" fillcolor="#eaecef" strokecolor="#4d5766">
                <v:textbox inset="2mm,2mm,2mm,2mm">
                  <w:txbxContent>
                    <w:p w14:paraId="145FC843" w14:textId="70F43B6D" w:rsidR="00551F6C" w:rsidRDefault="00551F6C" w:rsidP="00551F6C">
                      <w:pPr>
                        <w:spacing w:after="60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Nokia Pure Text Light" w:eastAsia="+mn-ea" w:hAnsi="Nokia Pure Text Light" w:cs="+mn-cs"/>
                          <w:b/>
                          <w:bCs/>
                          <w:color w:val="001135"/>
                          <w:kern w:val="24"/>
                          <w:lang w:val="de-DE"/>
                        </w:rPr>
                        <w:t>Option no UDR</w:t>
                      </w:r>
                    </w:p>
                  </w:txbxContent>
                </v:textbox>
              </v:shape>
            </w:pict>
          </mc:Fallback>
        </mc:AlternateContent>
      </w:r>
      <w:r w:rsidRPr="00551F6C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E4EDAD1" wp14:editId="422D7418">
                <wp:simplePos x="0" y="0"/>
                <wp:positionH relativeFrom="column">
                  <wp:posOffset>272415</wp:posOffset>
                </wp:positionH>
                <wp:positionV relativeFrom="paragraph">
                  <wp:posOffset>367030</wp:posOffset>
                </wp:positionV>
                <wp:extent cx="680943" cy="312787"/>
                <wp:effectExtent l="0" t="0" r="24130" b="11430"/>
                <wp:wrapNone/>
                <wp:docPr id="60" name="Rectangle 7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0943" cy="31278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4D5766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9927F84" w14:textId="77777777" w:rsidR="00551F6C" w:rsidRDefault="00551F6C" w:rsidP="00551F6C">
                            <w:pPr>
                              <w:spacing w:after="6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Nokia Pure Text Light" w:eastAsia="+mn-ea" w:hAnsi="Nokia Pure Text Light" w:cs="+mn-cs"/>
                                <w:color w:val="001135"/>
                                <w:kern w:val="24"/>
                                <w:lang w:val="de-DE"/>
                              </w:rPr>
                              <w:t>UDM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1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E4EDAD1" id="_x0000_s1048" style="position:absolute;margin-left:21.45pt;margin-top:28.9pt;width:53.6pt;height:24.6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" strokecolor="#4d5766" strokeweight="1pt">
                <v:textbox inset="0,0,0,0">
                  <w:txbxContent>
                    <w:p w14:paraId="39927F84" w14:textId="77777777" w:rsidR="00551F6C" w:rsidRDefault="00551F6C" w:rsidP="00551F6C">
                      <w:pPr>
                        <w:spacing w:after="60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Nokia Pure Text Light" w:eastAsia="+mn-ea" w:hAnsi="Nokia Pure Text Light" w:cs="+mn-cs"/>
                          <w:color w:val="001135"/>
                          <w:kern w:val="24"/>
                          <w:lang w:val="de-DE"/>
                        </w:rPr>
                        <w:t>UDM</w:t>
                      </w:r>
                    </w:p>
                  </w:txbxContent>
                </v:textbox>
              </v:rect>
            </w:pict>
          </mc:Fallback>
        </mc:AlternateContent>
      </w:r>
      <w:r w:rsidRPr="00551F6C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4CB9355" wp14:editId="78FDC361">
                <wp:simplePos x="0" y="0"/>
                <wp:positionH relativeFrom="column">
                  <wp:posOffset>1345565</wp:posOffset>
                </wp:positionH>
                <wp:positionV relativeFrom="paragraph">
                  <wp:posOffset>367030</wp:posOffset>
                </wp:positionV>
                <wp:extent cx="671214" cy="312788"/>
                <wp:effectExtent l="0" t="0" r="14605" b="11430"/>
                <wp:wrapNone/>
                <wp:docPr id="61" name="Rectangle 8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214" cy="31278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4D5766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432C83D" w14:textId="77777777" w:rsidR="00551F6C" w:rsidRDefault="00551F6C" w:rsidP="00551F6C">
                            <w:pPr>
                              <w:spacing w:after="6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Nokia Pure Text Light" w:eastAsia="+mn-ea" w:hAnsi="Nokia Pure Text Light" w:cs="+mn-cs"/>
                                <w:color w:val="001135"/>
                                <w:kern w:val="24"/>
                                <w:lang w:val="de-DE"/>
                              </w:rPr>
                              <w:t>HSS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1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4CB9355" id="_x0000_s1049" style="position:absolute;margin-left:105.95pt;margin-top:28.9pt;width:52.85pt;height:24.6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" strokecolor="#4d5766" strokeweight="1pt">
                <v:textbox inset="0,0,0,0">
                  <w:txbxContent>
                    <w:p w14:paraId="4432C83D" w14:textId="77777777" w:rsidR="00551F6C" w:rsidRDefault="00551F6C" w:rsidP="00551F6C">
                      <w:pPr>
                        <w:spacing w:after="60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Nokia Pure Text Light" w:eastAsia="+mn-ea" w:hAnsi="Nokia Pure Text Light" w:cs="+mn-cs"/>
                          <w:color w:val="001135"/>
                          <w:kern w:val="24"/>
                          <w:lang w:val="de-DE"/>
                        </w:rPr>
                        <w:t>HSS</w:t>
                      </w:r>
                    </w:p>
                  </w:txbxContent>
                </v:textbox>
              </v:rect>
            </w:pict>
          </mc:Fallback>
        </mc:AlternateContent>
      </w:r>
      <w:r w:rsidRPr="00551F6C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47045F9" wp14:editId="5832654E">
                <wp:simplePos x="0" y="0"/>
                <wp:positionH relativeFrom="column">
                  <wp:posOffset>944245</wp:posOffset>
                </wp:positionH>
                <wp:positionV relativeFrom="paragraph">
                  <wp:posOffset>334645</wp:posOffset>
                </wp:positionV>
                <wp:extent cx="560438" cy="290412"/>
                <wp:effectExtent l="0" t="0" r="0" b="0"/>
                <wp:wrapNone/>
                <wp:docPr id="64" name="TextBox 16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0438" cy="290412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571716C" w14:textId="77777777" w:rsidR="00551F6C" w:rsidRDefault="00551F6C" w:rsidP="00551F6C">
                            <w:pPr>
                              <w:spacing w:after="6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Nokia Pure Text Light" w:eastAsia="+mn-ea" w:hAnsi="Nokia Pure Text Light" w:cs="+mn-cs"/>
                                <w:color w:val="FF0000"/>
                                <w:kern w:val="24"/>
                                <w:sz w:val="18"/>
                                <w:szCs w:val="18"/>
                                <w:lang w:val="de-DE"/>
                              </w:rPr>
                              <w:t>N99</w:t>
                            </w:r>
                          </w:p>
                        </w:txbxContent>
                      </wps:txbx>
                      <wps:bodyPr wrap="none" lIns="72000" tIns="72000" rIns="72000" bIns="7200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7045F9" id="_x0000_s1050" type="#_x0000_t202" style="position:absolute;margin-left:74.35pt;margin-top:26.35pt;width:44.15pt;height:22.85pt;z-index:25170022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" filled="f" stroked="f">
                <v:textbox inset="2mm,2mm,2mm,2mm">
                  <w:txbxContent>
                    <w:p w14:paraId="2571716C" w14:textId="77777777" w:rsidR="00551F6C" w:rsidRDefault="00551F6C" w:rsidP="00551F6C">
                      <w:pPr>
                        <w:spacing w:after="60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Nokia Pure Text Light" w:eastAsia="+mn-ea" w:hAnsi="Nokia Pure Text Light" w:cs="+mn-cs"/>
                          <w:color w:val="FF0000"/>
                          <w:kern w:val="24"/>
                          <w:sz w:val="18"/>
                          <w:szCs w:val="18"/>
                          <w:lang w:val="de-DE"/>
                        </w:rPr>
                        <w:t>N99</w:t>
                      </w:r>
                    </w:p>
                  </w:txbxContent>
                </v:textbox>
              </v:shape>
            </w:pict>
          </mc:Fallback>
        </mc:AlternateContent>
      </w:r>
    </w:p>
    <w:p w14:paraId="077805F4" w14:textId="75C8F3A2" w:rsidR="00551F6C" w:rsidRDefault="00551F6C" w:rsidP="00CB7144">
      <w:r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39378AD5" wp14:editId="5F5D7443">
                <wp:simplePos x="0" y="0"/>
                <wp:positionH relativeFrom="column">
                  <wp:posOffset>956310</wp:posOffset>
                </wp:positionH>
                <wp:positionV relativeFrom="paragraph">
                  <wp:posOffset>249555</wp:posOffset>
                </wp:positionV>
                <wp:extent cx="390525" cy="0"/>
                <wp:effectExtent l="0" t="0" r="0" b="0"/>
                <wp:wrapNone/>
                <wp:docPr id="66" name="Straight Connector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0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24B4F4D" id="Straight Connector 66" o:spid="_x0000_s1026" style="position:absolute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5.3pt,19.65pt" to="106.05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" strokecolor="#4579b8 [3044]"/>
            </w:pict>
          </mc:Fallback>
        </mc:AlternateContent>
      </w:r>
    </w:p>
    <w:p w14:paraId="2FFA6094" w14:textId="3AEEECD1" w:rsidR="00551F6C" w:rsidRDefault="00551F6C" w:rsidP="00CB7144"/>
    <w:p w14:paraId="7AFFED28" w14:textId="2D060623" w:rsidR="00551F6C" w:rsidRDefault="00551F6C" w:rsidP="00CB7144"/>
    <w:p w14:paraId="5B262895" w14:textId="767FA2DE" w:rsidR="00551F6C" w:rsidRDefault="00551F6C" w:rsidP="00CB7144"/>
    <w:p w14:paraId="199806CD" w14:textId="1F8886CE" w:rsidR="00551F6C" w:rsidRDefault="00551F6C" w:rsidP="00CB7144"/>
    <w:p w14:paraId="53A84B66" w14:textId="63C46414" w:rsidR="00551F6C" w:rsidRDefault="00551F6C" w:rsidP="00CB7144"/>
    <w:p w14:paraId="70571776" w14:textId="7B22A8E8" w:rsidR="0072332C" w:rsidRDefault="0072332C" w:rsidP="0072332C">
      <w:r>
        <w:t>Figure 4 – Separate UDM and HSS with no UDRs.</w:t>
      </w:r>
    </w:p>
    <w:p w14:paraId="00402D1C" w14:textId="77777777" w:rsidR="0072332C" w:rsidRDefault="0072332C" w:rsidP="00CB7144"/>
    <w:p w14:paraId="7B2AA6AF" w14:textId="38966B9E" w:rsidR="00551F6C" w:rsidRDefault="0072332C" w:rsidP="00CB7144">
      <w:r>
        <w:t>The</w:t>
      </w:r>
      <w:r w:rsidR="00551F6C">
        <w:t xml:space="preserve"> case an operator that was using the UDR in EPS</w:t>
      </w:r>
      <w:r>
        <w:t xml:space="preserve"> and</w:t>
      </w:r>
      <w:r w:rsidR="00551F6C">
        <w:t xml:space="preserve"> decide</w:t>
      </w:r>
      <w:r w:rsidR="00C54C63">
        <w:t>d to not have one in 5GS</w:t>
      </w:r>
      <w:r>
        <w:t xml:space="preserve"> is less likely</w:t>
      </w:r>
      <w:r w:rsidR="00C54C63">
        <w:t>, but this in theory possible also</w:t>
      </w:r>
      <w:r>
        <w:t xml:space="preserve">, </w:t>
      </w:r>
      <w:r w:rsidR="00D04B57">
        <w:t>whilst</w:t>
      </w:r>
      <w:r>
        <w:t xml:space="preserve"> we did not represent it here</w:t>
      </w:r>
      <w:r w:rsidR="00C54C63">
        <w:t>.</w:t>
      </w:r>
    </w:p>
    <w:p w14:paraId="75CCA9C5" w14:textId="2F426AC4" w:rsidR="00C54C63" w:rsidRDefault="00C54C63" w:rsidP="00CB7144">
      <w:r>
        <w:t xml:space="preserve">Regardless, </w:t>
      </w:r>
      <w:r w:rsidR="00D04B57">
        <w:t>the</w:t>
      </w:r>
      <w:r>
        <w:t xml:space="preserve"> common aspect of all use cases is the N99 interface, the interface between UDM and HSS.</w:t>
      </w:r>
    </w:p>
    <w:p w14:paraId="25DEA158" w14:textId="78975B6D" w:rsidR="00C54C63" w:rsidRDefault="00C54C63" w:rsidP="00CB7144">
      <w:r>
        <w:t>We can therefore assume that a solution based on specification of N99 is working regardless of the options.</w:t>
      </w:r>
    </w:p>
    <w:p w14:paraId="619B63F9" w14:textId="39EDDE05" w:rsidR="00C54C63" w:rsidRDefault="00C54C63" w:rsidP="00CB7144">
      <w:r>
        <w:t>For the case of common UDR one may consider what other optimisations could be possible but these are perhaps requiring investigation of the common data</w:t>
      </w:r>
      <w:r w:rsidR="0072332C">
        <w:t xml:space="preserve"> and access rules</w:t>
      </w:r>
      <w:r>
        <w:t xml:space="preserve"> that can be defined. </w:t>
      </w:r>
    </w:p>
    <w:p w14:paraId="2C70723D" w14:textId="207275B5" w:rsidR="00C54C63" w:rsidRDefault="00AF479B" w:rsidP="00CB7144">
      <w:r>
        <w:t>So, we should prioritise the study of the N99 interface.</w:t>
      </w:r>
    </w:p>
    <w:p w14:paraId="74214325" w14:textId="3A341246" w:rsidR="00AF479B" w:rsidRDefault="00AF479B" w:rsidP="00CB7144">
      <w:r>
        <w:t xml:space="preserve">Then, it is in order to discuss </w:t>
      </w:r>
      <w:r w:rsidR="00D04B57">
        <w:t>whether we</w:t>
      </w:r>
      <w:r>
        <w:t xml:space="preserve"> should also identify the specific </w:t>
      </w:r>
      <w:r w:rsidR="0065655F">
        <w:t>use cases</w:t>
      </w:r>
      <w:r>
        <w:t xml:space="preserve"> that ben</w:t>
      </w:r>
      <w:r w:rsidR="003E35B3">
        <w:t>efit from the N99 specification, and their relative imp</w:t>
      </w:r>
      <w:r w:rsidR="00BF4584">
        <w:t>o</w:t>
      </w:r>
      <w:r w:rsidR="003E35B3">
        <w:t>rtance</w:t>
      </w:r>
      <w:r w:rsidR="00687D4D">
        <w:t>.</w:t>
      </w:r>
    </w:p>
    <w:p w14:paraId="6E788360" w14:textId="7C78A6DC" w:rsidR="00687D4D" w:rsidRDefault="0072332C" w:rsidP="00CB7144">
      <w:r>
        <w:t>Examples are the</w:t>
      </w:r>
      <w:r w:rsidR="00687D4D">
        <w:t xml:space="preserve"> interworking features, and other features,</w:t>
      </w:r>
      <w:r w:rsidR="00BF4584">
        <w:t xml:space="preserve"> </w:t>
      </w:r>
      <w:r w:rsidR="00687D4D">
        <w:t>like</w:t>
      </w:r>
    </w:p>
    <w:p w14:paraId="0AB57C7C" w14:textId="77777777" w:rsidR="002731C9" w:rsidRPr="00687D4D" w:rsidRDefault="000677D6" w:rsidP="00687D4D">
      <w:pPr>
        <w:numPr>
          <w:ilvl w:val="0"/>
          <w:numId w:val="45"/>
        </w:numPr>
      </w:pPr>
      <w:r w:rsidRPr="0072332C">
        <w:rPr>
          <w:lang w:val="en-US"/>
        </w:rPr>
        <w:t>Mobility management for N26 based interworking</w:t>
      </w:r>
    </w:p>
    <w:p w14:paraId="6F754B4E" w14:textId="5B09C47C" w:rsidR="002731C9" w:rsidRPr="00687D4D" w:rsidRDefault="000677D6" w:rsidP="00687D4D">
      <w:pPr>
        <w:numPr>
          <w:ilvl w:val="0"/>
          <w:numId w:val="45"/>
        </w:numPr>
      </w:pPr>
      <w:r w:rsidRPr="0072332C">
        <w:rPr>
          <w:lang w:val="en-US"/>
        </w:rPr>
        <w:t>Service continuity without N26:  PDN-GW/SMF address per APN/DNN via AMF, MME, 3GPP AAA</w:t>
      </w:r>
    </w:p>
    <w:p w14:paraId="01D6DA43" w14:textId="77777777" w:rsidR="002731C9" w:rsidRPr="00687D4D" w:rsidRDefault="000677D6" w:rsidP="00687D4D">
      <w:pPr>
        <w:numPr>
          <w:ilvl w:val="0"/>
          <w:numId w:val="45"/>
        </w:numPr>
      </w:pPr>
      <w:r w:rsidRPr="0072332C">
        <w:rPr>
          <w:lang w:val="en-US"/>
        </w:rPr>
        <w:t>IMS/Voice related features via Sh: T-ADS</w:t>
      </w:r>
    </w:p>
    <w:p w14:paraId="0A4AE927" w14:textId="38AF9513" w:rsidR="002731C9" w:rsidRPr="00687D4D" w:rsidRDefault="000677D6" w:rsidP="00687D4D">
      <w:pPr>
        <w:numPr>
          <w:ilvl w:val="0"/>
          <w:numId w:val="45"/>
        </w:numPr>
      </w:pPr>
      <w:r w:rsidRPr="0072332C">
        <w:rPr>
          <w:lang w:val="en-US"/>
        </w:rPr>
        <w:t>SMS related features: SMSC interworking cases (SMS registration, MT SMS cases)</w:t>
      </w:r>
    </w:p>
    <w:p w14:paraId="76DF409A" w14:textId="77777777" w:rsidR="002731C9" w:rsidRPr="00687D4D" w:rsidRDefault="000677D6" w:rsidP="00687D4D">
      <w:pPr>
        <w:numPr>
          <w:ilvl w:val="0"/>
          <w:numId w:val="45"/>
        </w:numPr>
      </w:pPr>
      <w:r w:rsidRPr="0072332C">
        <w:rPr>
          <w:lang w:val="en-US"/>
        </w:rPr>
        <w:t>CS/PS User location, CS/PS user status</w:t>
      </w:r>
    </w:p>
    <w:p w14:paraId="01D38B23" w14:textId="20E6A61F" w:rsidR="00AF479B" w:rsidRDefault="00AF479B" w:rsidP="00CB7144"/>
    <w:p w14:paraId="1AC6D9B1" w14:textId="3DB13AF7" w:rsidR="003E35B3" w:rsidRDefault="003E35B3" w:rsidP="00CB7144"/>
    <w:p w14:paraId="2F5BAB0A" w14:textId="475AEB1E" w:rsidR="003E35B3" w:rsidRDefault="003E35B3" w:rsidP="003E35B3">
      <w:pPr>
        <w:pStyle w:val="Heading1"/>
        <w:jc w:val="both"/>
      </w:pPr>
      <w:r>
        <w:lastRenderedPageBreak/>
        <w:t>2.</w:t>
      </w:r>
      <w:r>
        <w:tab/>
        <w:t>Proposal</w:t>
      </w:r>
      <w:r w:rsidRPr="00DB6B32">
        <w:t xml:space="preserve"> </w:t>
      </w:r>
    </w:p>
    <w:p w14:paraId="05FAAC81" w14:textId="51125A7D" w:rsidR="003E35B3" w:rsidRDefault="003E35B3" w:rsidP="0072332C">
      <w:r>
        <w:t>It is proposed that the N99 specification work is prioritised and that the use cases</w:t>
      </w:r>
      <w:r w:rsidR="0072332C">
        <w:t xml:space="preserve"> that need to be covered</w:t>
      </w:r>
      <w:r>
        <w:t xml:space="preserve"> are prioritised</w:t>
      </w:r>
      <w:r w:rsidR="004C3BFD">
        <w:t xml:space="preserve"> and investigated in detail</w:t>
      </w:r>
      <w:r>
        <w:t>.</w:t>
      </w:r>
      <w:r w:rsidR="00D04B57">
        <w:t xml:space="preserve"> </w:t>
      </w:r>
      <w:bookmarkStart w:id="3" w:name="_GoBack"/>
      <w:bookmarkEnd w:id="3"/>
    </w:p>
    <w:p w14:paraId="556495CD" w14:textId="77777777" w:rsidR="00CB7144" w:rsidRPr="007A3567" w:rsidRDefault="00CB7144" w:rsidP="00CB7144"/>
    <w:sectPr w:rsidR="00CB7144" w:rsidRPr="007A3567" w:rsidSect="00B508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73A0A7" w14:textId="77777777" w:rsidR="000E0539" w:rsidRDefault="000E0539">
      <w:r>
        <w:separator/>
      </w:r>
    </w:p>
    <w:p w14:paraId="75E6E30F" w14:textId="77777777" w:rsidR="000E0539" w:rsidRDefault="000E0539"/>
  </w:endnote>
  <w:endnote w:type="continuationSeparator" w:id="0">
    <w:p w14:paraId="14795DFE" w14:textId="77777777" w:rsidR="000E0539" w:rsidRDefault="000E0539">
      <w:r>
        <w:continuationSeparator/>
      </w:r>
    </w:p>
    <w:p w14:paraId="0F178E53" w14:textId="77777777" w:rsidR="000E0539" w:rsidRDefault="000E05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A3F6EC" w14:textId="77777777" w:rsidR="00A5003B" w:rsidRDefault="00A500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5E8137" w14:textId="77777777" w:rsidR="000A0786" w:rsidRDefault="000A078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58FD175" w14:textId="77777777" w:rsidR="000A0786" w:rsidRDefault="000A078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9632B01" w14:textId="77777777" w:rsidR="000A0786" w:rsidRDefault="000A0786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01ACC8" w14:textId="77777777" w:rsidR="00A5003B" w:rsidRDefault="00A500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091B92" w14:textId="77777777" w:rsidR="000E0539" w:rsidRDefault="000E0539">
      <w:r>
        <w:separator/>
      </w:r>
    </w:p>
    <w:p w14:paraId="4A73B124" w14:textId="77777777" w:rsidR="000E0539" w:rsidRDefault="000E0539"/>
  </w:footnote>
  <w:footnote w:type="continuationSeparator" w:id="0">
    <w:p w14:paraId="13598A1D" w14:textId="77777777" w:rsidR="000E0539" w:rsidRDefault="000E0539">
      <w:r>
        <w:continuationSeparator/>
      </w:r>
    </w:p>
    <w:p w14:paraId="6D144922" w14:textId="77777777" w:rsidR="000E0539" w:rsidRDefault="000E053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FE405D" w14:textId="77777777" w:rsidR="000A0786" w:rsidRDefault="000A0786"/>
  <w:p w14:paraId="3BF80DAC" w14:textId="77777777" w:rsidR="000A0786" w:rsidRDefault="000A078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E99199" w14:textId="77777777" w:rsidR="000A0786" w:rsidRDefault="000A078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6A8356AC" w14:textId="1556B9C8" w:rsidR="000A0786" w:rsidRDefault="000A078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04B57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4BA0F840" w14:textId="77777777" w:rsidR="000A0786" w:rsidRDefault="000A0786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5C5A68" w14:textId="77777777" w:rsidR="00A5003B" w:rsidRDefault="00A500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04D2CB1"/>
    <w:multiLevelType w:val="hybridMultilevel"/>
    <w:tmpl w:val="64F2ED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A465EA7"/>
    <w:multiLevelType w:val="multilevel"/>
    <w:tmpl w:val="31F291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sz w:val="28"/>
      </w:rPr>
    </w:lvl>
  </w:abstractNum>
  <w:abstractNum w:abstractNumId="14" w15:restartNumberingAfterBreak="0">
    <w:nsid w:val="0AA21E74"/>
    <w:multiLevelType w:val="hybridMultilevel"/>
    <w:tmpl w:val="DA220CB6"/>
    <w:lvl w:ilvl="0" w:tplc="04090009">
      <w:start w:val="1"/>
      <w:numFmt w:val="bullet"/>
      <w:lvlText w:val="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0CE013E4"/>
    <w:multiLevelType w:val="hybridMultilevel"/>
    <w:tmpl w:val="8D8CD57A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0D8E2218"/>
    <w:multiLevelType w:val="hybridMultilevel"/>
    <w:tmpl w:val="F168E32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1C29030A"/>
    <w:multiLevelType w:val="hybridMultilevel"/>
    <w:tmpl w:val="87DED92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2D9A33E8"/>
    <w:multiLevelType w:val="hybridMultilevel"/>
    <w:tmpl w:val="F71A360A"/>
    <w:lvl w:ilvl="0" w:tplc="86D295D4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E552A33"/>
    <w:multiLevelType w:val="hybridMultilevel"/>
    <w:tmpl w:val="433E08F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2EE83E24"/>
    <w:multiLevelType w:val="hybridMultilevel"/>
    <w:tmpl w:val="35FA06F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6B7503C"/>
    <w:multiLevelType w:val="hybridMultilevel"/>
    <w:tmpl w:val="BE2051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3E1E4DAD"/>
    <w:multiLevelType w:val="hybridMultilevel"/>
    <w:tmpl w:val="36BE9D56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45953939"/>
    <w:multiLevelType w:val="hybridMultilevel"/>
    <w:tmpl w:val="25A48BAE"/>
    <w:lvl w:ilvl="0" w:tplc="56E62D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501613AA"/>
    <w:multiLevelType w:val="hybridMultilevel"/>
    <w:tmpl w:val="208C19CC"/>
    <w:lvl w:ilvl="0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5" w15:restartNumberingAfterBreak="0">
    <w:nsid w:val="579549AD"/>
    <w:multiLevelType w:val="hybridMultilevel"/>
    <w:tmpl w:val="72A6EE80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7" w15:restartNumberingAfterBreak="0">
    <w:nsid w:val="61304805"/>
    <w:multiLevelType w:val="hybridMultilevel"/>
    <w:tmpl w:val="8C924E7A"/>
    <w:lvl w:ilvl="0" w:tplc="86D295D4">
      <w:start w:val="1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8" w15:restartNumberingAfterBreak="0">
    <w:nsid w:val="6F4D32B6"/>
    <w:multiLevelType w:val="hybridMultilevel"/>
    <w:tmpl w:val="3B6E5E6A"/>
    <w:lvl w:ilvl="0" w:tplc="74D6CD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D6AF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A2C5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627C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3695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02BB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1609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06BB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D84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65029DF"/>
    <w:multiLevelType w:val="hybridMultilevel"/>
    <w:tmpl w:val="3B6C22B8"/>
    <w:lvl w:ilvl="0" w:tplc="F91C5BEA">
      <w:start w:val="9"/>
      <w:numFmt w:val="bullet"/>
      <w:lvlText w:val="-"/>
      <w:lvlJc w:val="left"/>
      <w:pPr>
        <w:ind w:left="73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4" w:hanging="420"/>
      </w:pPr>
      <w:rPr>
        <w:rFonts w:ascii="Wingdings" w:hAnsi="Wingdings" w:hint="default"/>
      </w:rPr>
    </w:lvl>
  </w:abstractNum>
  <w:abstractNum w:abstractNumId="40" w15:restartNumberingAfterBreak="0">
    <w:nsid w:val="76817973"/>
    <w:multiLevelType w:val="hybridMultilevel"/>
    <w:tmpl w:val="1D04A6D8"/>
    <w:lvl w:ilvl="0" w:tplc="F91C5BEA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9BE520F"/>
    <w:multiLevelType w:val="hybridMultilevel"/>
    <w:tmpl w:val="89701D52"/>
    <w:lvl w:ilvl="0" w:tplc="76842EA8">
      <w:start w:val="4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7B75109D"/>
    <w:multiLevelType w:val="hybridMultilevel"/>
    <w:tmpl w:val="F168E32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7E2F24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</w:num>
  <w:num w:numId="2">
    <w:abstractNumId w:val="28"/>
  </w:num>
  <w:num w:numId="3">
    <w:abstractNumId w:val="26"/>
  </w:num>
  <w:num w:numId="4">
    <w:abstractNumId w:val="12"/>
  </w:num>
  <w:num w:numId="5">
    <w:abstractNumId w:val="36"/>
  </w:num>
  <w:num w:numId="6">
    <w:abstractNumId w:val="19"/>
  </w:num>
  <w:num w:numId="7">
    <w:abstractNumId w:val="18"/>
  </w:num>
  <w:num w:numId="8">
    <w:abstractNumId w:val="30"/>
  </w:num>
  <w:num w:numId="9">
    <w:abstractNumId w:val="29"/>
  </w:num>
  <w:num w:numId="10">
    <w:abstractNumId w:val="21"/>
  </w:num>
  <w:num w:numId="11">
    <w:abstractNumId w:val="17"/>
  </w:num>
  <w:num w:numId="12">
    <w:abstractNumId w:val="41"/>
  </w:num>
  <w:num w:numId="13">
    <w:abstractNumId w:val="33"/>
  </w:num>
  <w:num w:numId="14">
    <w:abstractNumId w:val="32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3"/>
  </w:num>
  <w:num w:numId="26">
    <w:abstractNumId w:val="11"/>
  </w:num>
  <w:num w:numId="27">
    <w:abstractNumId w:val="43"/>
  </w:num>
  <w:num w:numId="28">
    <w:abstractNumId w:val="16"/>
  </w:num>
  <w:num w:numId="29">
    <w:abstractNumId w:val="44"/>
  </w:num>
  <w:num w:numId="30">
    <w:abstractNumId w:val="14"/>
  </w:num>
  <w:num w:numId="31">
    <w:abstractNumId w:val="37"/>
  </w:num>
  <w:num w:numId="32">
    <w:abstractNumId w:val="35"/>
  </w:num>
  <w:num w:numId="33">
    <w:abstractNumId w:val="15"/>
  </w:num>
  <w:num w:numId="34">
    <w:abstractNumId w:val="39"/>
  </w:num>
  <w:num w:numId="35">
    <w:abstractNumId w:val="34"/>
  </w:num>
  <w:num w:numId="36">
    <w:abstractNumId w:val="40"/>
  </w:num>
  <w:num w:numId="37">
    <w:abstractNumId w:val="22"/>
  </w:num>
  <w:num w:numId="38">
    <w:abstractNumId w:val="24"/>
  </w:num>
  <w:num w:numId="39">
    <w:abstractNumId w:val="25"/>
  </w:num>
  <w:num w:numId="40">
    <w:abstractNumId w:val="27"/>
  </w:num>
  <w:num w:numId="41">
    <w:abstractNumId w:val="23"/>
  </w:num>
  <w:num w:numId="42">
    <w:abstractNumId w:val="42"/>
  </w:num>
  <w:num w:numId="43">
    <w:abstractNumId w:val="31"/>
  </w:num>
  <w:num w:numId="44">
    <w:abstractNumId w:val="20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10E5"/>
    <w:rsid w:val="00007CBF"/>
    <w:rsid w:val="000104DE"/>
    <w:rsid w:val="00011CD6"/>
    <w:rsid w:val="00011D37"/>
    <w:rsid w:val="00012119"/>
    <w:rsid w:val="00013E05"/>
    <w:rsid w:val="000222BA"/>
    <w:rsid w:val="000333EC"/>
    <w:rsid w:val="00036FC7"/>
    <w:rsid w:val="000374E9"/>
    <w:rsid w:val="000419A6"/>
    <w:rsid w:val="0004414A"/>
    <w:rsid w:val="00046CF5"/>
    <w:rsid w:val="000523E9"/>
    <w:rsid w:val="0005325C"/>
    <w:rsid w:val="000533F0"/>
    <w:rsid w:val="00054377"/>
    <w:rsid w:val="00055432"/>
    <w:rsid w:val="000560BA"/>
    <w:rsid w:val="0006207C"/>
    <w:rsid w:val="0006256B"/>
    <w:rsid w:val="00066C03"/>
    <w:rsid w:val="000677D6"/>
    <w:rsid w:val="00072A8B"/>
    <w:rsid w:val="00072B12"/>
    <w:rsid w:val="00073D18"/>
    <w:rsid w:val="000761B8"/>
    <w:rsid w:val="00077D47"/>
    <w:rsid w:val="000850FC"/>
    <w:rsid w:val="00087773"/>
    <w:rsid w:val="00091801"/>
    <w:rsid w:val="000919B7"/>
    <w:rsid w:val="00094211"/>
    <w:rsid w:val="00097EEA"/>
    <w:rsid w:val="000A0786"/>
    <w:rsid w:val="000A3AC9"/>
    <w:rsid w:val="000A5410"/>
    <w:rsid w:val="000A716F"/>
    <w:rsid w:val="000B2621"/>
    <w:rsid w:val="000B42DE"/>
    <w:rsid w:val="000B75BA"/>
    <w:rsid w:val="000C350D"/>
    <w:rsid w:val="000C4072"/>
    <w:rsid w:val="000C4C06"/>
    <w:rsid w:val="000D323A"/>
    <w:rsid w:val="000D45A3"/>
    <w:rsid w:val="000E0539"/>
    <w:rsid w:val="000E5264"/>
    <w:rsid w:val="000E53A4"/>
    <w:rsid w:val="001014AB"/>
    <w:rsid w:val="00103218"/>
    <w:rsid w:val="00104C3C"/>
    <w:rsid w:val="00105E82"/>
    <w:rsid w:val="00106A4A"/>
    <w:rsid w:val="00110888"/>
    <w:rsid w:val="0012114C"/>
    <w:rsid w:val="001274BD"/>
    <w:rsid w:val="001277FD"/>
    <w:rsid w:val="00131CFA"/>
    <w:rsid w:val="0013204E"/>
    <w:rsid w:val="00137D5A"/>
    <w:rsid w:val="001452FC"/>
    <w:rsid w:val="001461D4"/>
    <w:rsid w:val="00150553"/>
    <w:rsid w:val="00154FE9"/>
    <w:rsid w:val="00155190"/>
    <w:rsid w:val="00160D5C"/>
    <w:rsid w:val="001614AD"/>
    <w:rsid w:val="001649CC"/>
    <w:rsid w:val="00167A94"/>
    <w:rsid w:val="00170007"/>
    <w:rsid w:val="00170785"/>
    <w:rsid w:val="0017195E"/>
    <w:rsid w:val="00175A6E"/>
    <w:rsid w:val="00180EC1"/>
    <w:rsid w:val="0018294E"/>
    <w:rsid w:val="0018356C"/>
    <w:rsid w:val="00183B58"/>
    <w:rsid w:val="001846D8"/>
    <w:rsid w:val="0018486F"/>
    <w:rsid w:val="001861F2"/>
    <w:rsid w:val="00186D46"/>
    <w:rsid w:val="0019123F"/>
    <w:rsid w:val="00192916"/>
    <w:rsid w:val="001B02C0"/>
    <w:rsid w:val="001B0CA1"/>
    <w:rsid w:val="001B0E76"/>
    <w:rsid w:val="001B19AF"/>
    <w:rsid w:val="001B2818"/>
    <w:rsid w:val="001B3146"/>
    <w:rsid w:val="001B52A0"/>
    <w:rsid w:val="001B58D8"/>
    <w:rsid w:val="001B6835"/>
    <w:rsid w:val="001C61A4"/>
    <w:rsid w:val="001C7619"/>
    <w:rsid w:val="001D0A24"/>
    <w:rsid w:val="001D1ED4"/>
    <w:rsid w:val="001D3103"/>
    <w:rsid w:val="001E17F1"/>
    <w:rsid w:val="001E5509"/>
    <w:rsid w:val="001F1301"/>
    <w:rsid w:val="001F2E4F"/>
    <w:rsid w:val="001F7B32"/>
    <w:rsid w:val="001F7C2B"/>
    <w:rsid w:val="00203075"/>
    <w:rsid w:val="00210A24"/>
    <w:rsid w:val="00210A4E"/>
    <w:rsid w:val="00216BE9"/>
    <w:rsid w:val="00216E2E"/>
    <w:rsid w:val="002177BE"/>
    <w:rsid w:val="00222DE6"/>
    <w:rsid w:val="00225F65"/>
    <w:rsid w:val="00226A54"/>
    <w:rsid w:val="00226ED6"/>
    <w:rsid w:val="00230B27"/>
    <w:rsid w:val="002321F8"/>
    <w:rsid w:val="0023490B"/>
    <w:rsid w:val="0023741D"/>
    <w:rsid w:val="002472B8"/>
    <w:rsid w:val="00247C5C"/>
    <w:rsid w:val="00250E12"/>
    <w:rsid w:val="00250FCC"/>
    <w:rsid w:val="002528AF"/>
    <w:rsid w:val="00252FCA"/>
    <w:rsid w:val="0025443C"/>
    <w:rsid w:val="00256068"/>
    <w:rsid w:val="00261198"/>
    <w:rsid w:val="00261A72"/>
    <w:rsid w:val="002731C9"/>
    <w:rsid w:val="00275027"/>
    <w:rsid w:val="00275062"/>
    <w:rsid w:val="00276563"/>
    <w:rsid w:val="0028105E"/>
    <w:rsid w:val="002834F8"/>
    <w:rsid w:val="00287EF5"/>
    <w:rsid w:val="00291A4B"/>
    <w:rsid w:val="002A11B1"/>
    <w:rsid w:val="002A3DEE"/>
    <w:rsid w:val="002A480E"/>
    <w:rsid w:val="002A4F03"/>
    <w:rsid w:val="002A6316"/>
    <w:rsid w:val="002B61E8"/>
    <w:rsid w:val="002C097E"/>
    <w:rsid w:val="002C2B66"/>
    <w:rsid w:val="002C3C64"/>
    <w:rsid w:val="002C3C97"/>
    <w:rsid w:val="002C6572"/>
    <w:rsid w:val="002D0297"/>
    <w:rsid w:val="002D12B3"/>
    <w:rsid w:val="002D27E3"/>
    <w:rsid w:val="002D2EE2"/>
    <w:rsid w:val="002D3362"/>
    <w:rsid w:val="002D7934"/>
    <w:rsid w:val="002E03CC"/>
    <w:rsid w:val="002E2639"/>
    <w:rsid w:val="002E427F"/>
    <w:rsid w:val="002E7AA8"/>
    <w:rsid w:val="002F147D"/>
    <w:rsid w:val="002F29A2"/>
    <w:rsid w:val="002F3747"/>
    <w:rsid w:val="002F524D"/>
    <w:rsid w:val="002F6B2D"/>
    <w:rsid w:val="002F6FD6"/>
    <w:rsid w:val="002F77AD"/>
    <w:rsid w:val="003004DD"/>
    <w:rsid w:val="00301A26"/>
    <w:rsid w:val="00301F1D"/>
    <w:rsid w:val="003043D3"/>
    <w:rsid w:val="00310335"/>
    <w:rsid w:val="00312932"/>
    <w:rsid w:val="00313F4C"/>
    <w:rsid w:val="00316663"/>
    <w:rsid w:val="003225F5"/>
    <w:rsid w:val="003257D2"/>
    <w:rsid w:val="00325F20"/>
    <w:rsid w:val="0033074C"/>
    <w:rsid w:val="00330C3E"/>
    <w:rsid w:val="00331DF1"/>
    <w:rsid w:val="00332B7C"/>
    <w:rsid w:val="0033588A"/>
    <w:rsid w:val="00335E89"/>
    <w:rsid w:val="00336BA2"/>
    <w:rsid w:val="00340ADD"/>
    <w:rsid w:val="00342736"/>
    <w:rsid w:val="00346C62"/>
    <w:rsid w:val="00347E31"/>
    <w:rsid w:val="00353869"/>
    <w:rsid w:val="00354D22"/>
    <w:rsid w:val="003553E9"/>
    <w:rsid w:val="00357380"/>
    <w:rsid w:val="00370904"/>
    <w:rsid w:val="003730BC"/>
    <w:rsid w:val="00374DB7"/>
    <w:rsid w:val="0038385D"/>
    <w:rsid w:val="00385039"/>
    <w:rsid w:val="00385EA1"/>
    <w:rsid w:val="00392618"/>
    <w:rsid w:val="00393862"/>
    <w:rsid w:val="00393D0A"/>
    <w:rsid w:val="003963D3"/>
    <w:rsid w:val="003A313F"/>
    <w:rsid w:val="003A4994"/>
    <w:rsid w:val="003A52BF"/>
    <w:rsid w:val="003B2BF4"/>
    <w:rsid w:val="003B3399"/>
    <w:rsid w:val="003B41CB"/>
    <w:rsid w:val="003B6A36"/>
    <w:rsid w:val="003B7960"/>
    <w:rsid w:val="003C2A86"/>
    <w:rsid w:val="003C33FC"/>
    <w:rsid w:val="003C3D91"/>
    <w:rsid w:val="003C4216"/>
    <w:rsid w:val="003C6F36"/>
    <w:rsid w:val="003C73E3"/>
    <w:rsid w:val="003D2D52"/>
    <w:rsid w:val="003D4491"/>
    <w:rsid w:val="003E2F46"/>
    <w:rsid w:val="003E35B3"/>
    <w:rsid w:val="003E4E2E"/>
    <w:rsid w:val="003E5186"/>
    <w:rsid w:val="003E5237"/>
    <w:rsid w:val="003E70D9"/>
    <w:rsid w:val="003F12D4"/>
    <w:rsid w:val="003F22FA"/>
    <w:rsid w:val="003F32F9"/>
    <w:rsid w:val="003F53DD"/>
    <w:rsid w:val="003F592B"/>
    <w:rsid w:val="003F64E7"/>
    <w:rsid w:val="003F6FC1"/>
    <w:rsid w:val="003F74CF"/>
    <w:rsid w:val="003F7D3C"/>
    <w:rsid w:val="004000A8"/>
    <w:rsid w:val="004077CF"/>
    <w:rsid w:val="00411C48"/>
    <w:rsid w:val="00413E65"/>
    <w:rsid w:val="00415FD4"/>
    <w:rsid w:val="004163C5"/>
    <w:rsid w:val="004178EE"/>
    <w:rsid w:val="0042051B"/>
    <w:rsid w:val="00420A23"/>
    <w:rsid w:val="004211FE"/>
    <w:rsid w:val="004215EC"/>
    <w:rsid w:val="00421CFF"/>
    <w:rsid w:val="00422128"/>
    <w:rsid w:val="004306A6"/>
    <w:rsid w:val="0043094C"/>
    <w:rsid w:val="00431A5C"/>
    <w:rsid w:val="00435F92"/>
    <w:rsid w:val="004404D2"/>
    <w:rsid w:val="00440983"/>
    <w:rsid w:val="00440B05"/>
    <w:rsid w:val="00442B53"/>
    <w:rsid w:val="004437A0"/>
    <w:rsid w:val="00445EAC"/>
    <w:rsid w:val="00447AF4"/>
    <w:rsid w:val="004507B8"/>
    <w:rsid w:val="00451366"/>
    <w:rsid w:val="0045386A"/>
    <w:rsid w:val="00454F50"/>
    <w:rsid w:val="004611B1"/>
    <w:rsid w:val="00464D2E"/>
    <w:rsid w:val="00467443"/>
    <w:rsid w:val="004712B2"/>
    <w:rsid w:val="004717C6"/>
    <w:rsid w:val="004738F7"/>
    <w:rsid w:val="00473CDD"/>
    <w:rsid w:val="00474B2E"/>
    <w:rsid w:val="004770EA"/>
    <w:rsid w:val="004777F3"/>
    <w:rsid w:val="00480568"/>
    <w:rsid w:val="00481AA2"/>
    <w:rsid w:val="00482E93"/>
    <w:rsid w:val="00486D03"/>
    <w:rsid w:val="00487CA5"/>
    <w:rsid w:val="00492A22"/>
    <w:rsid w:val="00497884"/>
    <w:rsid w:val="004A0C1D"/>
    <w:rsid w:val="004A12E8"/>
    <w:rsid w:val="004A29FC"/>
    <w:rsid w:val="004A2E8B"/>
    <w:rsid w:val="004A43B9"/>
    <w:rsid w:val="004B1956"/>
    <w:rsid w:val="004C1170"/>
    <w:rsid w:val="004C34C8"/>
    <w:rsid w:val="004C3BFD"/>
    <w:rsid w:val="004D5ADB"/>
    <w:rsid w:val="004D700F"/>
    <w:rsid w:val="004D7E44"/>
    <w:rsid w:val="004D7F5F"/>
    <w:rsid w:val="004D7FB4"/>
    <w:rsid w:val="004E050D"/>
    <w:rsid w:val="004E0CDD"/>
    <w:rsid w:val="004E24D9"/>
    <w:rsid w:val="004E3F94"/>
    <w:rsid w:val="004E79FA"/>
    <w:rsid w:val="004F3590"/>
    <w:rsid w:val="004F4951"/>
    <w:rsid w:val="004F7E7F"/>
    <w:rsid w:val="00502B81"/>
    <w:rsid w:val="0051464E"/>
    <w:rsid w:val="0051529A"/>
    <w:rsid w:val="0051707F"/>
    <w:rsid w:val="00517646"/>
    <w:rsid w:val="0051790C"/>
    <w:rsid w:val="00523788"/>
    <w:rsid w:val="005250A2"/>
    <w:rsid w:val="00530729"/>
    <w:rsid w:val="0053238C"/>
    <w:rsid w:val="005326B5"/>
    <w:rsid w:val="0053289E"/>
    <w:rsid w:val="00533A87"/>
    <w:rsid w:val="00535B2A"/>
    <w:rsid w:val="00537409"/>
    <w:rsid w:val="00537784"/>
    <w:rsid w:val="005509C5"/>
    <w:rsid w:val="00550F6B"/>
    <w:rsid w:val="00551F6C"/>
    <w:rsid w:val="00553FA3"/>
    <w:rsid w:val="00555410"/>
    <w:rsid w:val="0055589B"/>
    <w:rsid w:val="00555BB9"/>
    <w:rsid w:val="00564657"/>
    <w:rsid w:val="005660A9"/>
    <w:rsid w:val="005721C9"/>
    <w:rsid w:val="0057357B"/>
    <w:rsid w:val="00573C08"/>
    <w:rsid w:val="00575AF7"/>
    <w:rsid w:val="005774E9"/>
    <w:rsid w:val="005805A5"/>
    <w:rsid w:val="00586002"/>
    <w:rsid w:val="005909A1"/>
    <w:rsid w:val="00591EAD"/>
    <w:rsid w:val="0059336D"/>
    <w:rsid w:val="00594C15"/>
    <w:rsid w:val="005A06FE"/>
    <w:rsid w:val="005A15AC"/>
    <w:rsid w:val="005A229C"/>
    <w:rsid w:val="005A4A04"/>
    <w:rsid w:val="005A6D92"/>
    <w:rsid w:val="005A74D7"/>
    <w:rsid w:val="005B2C9D"/>
    <w:rsid w:val="005B4E39"/>
    <w:rsid w:val="005B6C5E"/>
    <w:rsid w:val="005C1663"/>
    <w:rsid w:val="005C1814"/>
    <w:rsid w:val="005C2489"/>
    <w:rsid w:val="005C58E5"/>
    <w:rsid w:val="005C6CF6"/>
    <w:rsid w:val="005C7609"/>
    <w:rsid w:val="005D232C"/>
    <w:rsid w:val="005D265F"/>
    <w:rsid w:val="005D2AA1"/>
    <w:rsid w:val="005D478E"/>
    <w:rsid w:val="005E2C40"/>
    <w:rsid w:val="005E2FD5"/>
    <w:rsid w:val="005E44C2"/>
    <w:rsid w:val="005E63A2"/>
    <w:rsid w:val="005F0987"/>
    <w:rsid w:val="005F280C"/>
    <w:rsid w:val="006000EE"/>
    <w:rsid w:val="0060342A"/>
    <w:rsid w:val="006041C9"/>
    <w:rsid w:val="006044BF"/>
    <w:rsid w:val="0062061E"/>
    <w:rsid w:val="00623A57"/>
    <w:rsid w:val="006240AF"/>
    <w:rsid w:val="006242E8"/>
    <w:rsid w:val="00624501"/>
    <w:rsid w:val="006260BA"/>
    <w:rsid w:val="00630361"/>
    <w:rsid w:val="006326B5"/>
    <w:rsid w:val="00632B52"/>
    <w:rsid w:val="00635023"/>
    <w:rsid w:val="006365C3"/>
    <w:rsid w:val="006369B1"/>
    <w:rsid w:val="00636C3E"/>
    <w:rsid w:val="00642364"/>
    <w:rsid w:val="00643319"/>
    <w:rsid w:val="00650B6A"/>
    <w:rsid w:val="00650C89"/>
    <w:rsid w:val="006519FE"/>
    <w:rsid w:val="006535C5"/>
    <w:rsid w:val="006536D6"/>
    <w:rsid w:val="00653F38"/>
    <w:rsid w:val="0065655F"/>
    <w:rsid w:val="00660504"/>
    <w:rsid w:val="006612B2"/>
    <w:rsid w:val="00662198"/>
    <w:rsid w:val="00662A0B"/>
    <w:rsid w:val="006709A6"/>
    <w:rsid w:val="00670E70"/>
    <w:rsid w:val="00681534"/>
    <w:rsid w:val="00683031"/>
    <w:rsid w:val="00685BE8"/>
    <w:rsid w:val="006868ED"/>
    <w:rsid w:val="00687D4D"/>
    <w:rsid w:val="00692A03"/>
    <w:rsid w:val="00695B8B"/>
    <w:rsid w:val="006969FB"/>
    <w:rsid w:val="00697C20"/>
    <w:rsid w:val="006A209D"/>
    <w:rsid w:val="006B147F"/>
    <w:rsid w:val="006B4329"/>
    <w:rsid w:val="006B46B3"/>
    <w:rsid w:val="006B7AAC"/>
    <w:rsid w:val="006C00B2"/>
    <w:rsid w:val="006C0570"/>
    <w:rsid w:val="006C21E1"/>
    <w:rsid w:val="006C6244"/>
    <w:rsid w:val="006C654A"/>
    <w:rsid w:val="006C69CD"/>
    <w:rsid w:val="006D5A42"/>
    <w:rsid w:val="006D5ADF"/>
    <w:rsid w:val="006D5D4A"/>
    <w:rsid w:val="006E0EC6"/>
    <w:rsid w:val="006E16A7"/>
    <w:rsid w:val="006E2043"/>
    <w:rsid w:val="006E319F"/>
    <w:rsid w:val="006E61F5"/>
    <w:rsid w:val="006E7759"/>
    <w:rsid w:val="006F0564"/>
    <w:rsid w:val="006F0DD8"/>
    <w:rsid w:val="006F10EF"/>
    <w:rsid w:val="006F4579"/>
    <w:rsid w:val="006F6893"/>
    <w:rsid w:val="006F6B6A"/>
    <w:rsid w:val="007005E2"/>
    <w:rsid w:val="007040FC"/>
    <w:rsid w:val="00704480"/>
    <w:rsid w:val="00707CD5"/>
    <w:rsid w:val="00720ADC"/>
    <w:rsid w:val="00720ED4"/>
    <w:rsid w:val="00721E20"/>
    <w:rsid w:val="0072332C"/>
    <w:rsid w:val="00724F5D"/>
    <w:rsid w:val="007310DF"/>
    <w:rsid w:val="0073482C"/>
    <w:rsid w:val="00736C4C"/>
    <w:rsid w:val="007409B9"/>
    <w:rsid w:val="00741D4C"/>
    <w:rsid w:val="00746DBC"/>
    <w:rsid w:val="00750EC5"/>
    <w:rsid w:val="00752CC0"/>
    <w:rsid w:val="00753291"/>
    <w:rsid w:val="00756A99"/>
    <w:rsid w:val="007621D9"/>
    <w:rsid w:val="00763228"/>
    <w:rsid w:val="0076380E"/>
    <w:rsid w:val="007646FA"/>
    <w:rsid w:val="00765D73"/>
    <w:rsid w:val="00771EDE"/>
    <w:rsid w:val="0077472C"/>
    <w:rsid w:val="00776587"/>
    <w:rsid w:val="007776D4"/>
    <w:rsid w:val="00782602"/>
    <w:rsid w:val="00783286"/>
    <w:rsid w:val="007837D6"/>
    <w:rsid w:val="00783C05"/>
    <w:rsid w:val="00784769"/>
    <w:rsid w:val="007854CD"/>
    <w:rsid w:val="0079042B"/>
    <w:rsid w:val="00792996"/>
    <w:rsid w:val="00795101"/>
    <w:rsid w:val="007A2490"/>
    <w:rsid w:val="007A3567"/>
    <w:rsid w:val="007A3929"/>
    <w:rsid w:val="007A43BB"/>
    <w:rsid w:val="007A4C79"/>
    <w:rsid w:val="007A58F2"/>
    <w:rsid w:val="007A72A9"/>
    <w:rsid w:val="007A7CB5"/>
    <w:rsid w:val="007B09F1"/>
    <w:rsid w:val="007B185E"/>
    <w:rsid w:val="007B3CC3"/>
    <w:rsid w:val="007B49C6"/>
    <w:rsid w:val="007B4AA5"/>
    <w:rsid w:val="007C0E66"/>
    <w:rsid w:val="007C1560"/>
    <w:rsid w:val="007D0BBE"/>
    <w:rsid w:val="007D361A"/>
    <w:rsid w:val="007D6DD4"/>
    <w:rsid w:val="007D7E09"/>
    <w:rsid w:val="007E5CC3"/>
    <w:rsid w:val="007E74D2"/>
    <w:rsid w:val="007F10FF"/>
    <w:rsid w:val="007F29FB"/>
    <w:rsid w:val="007F5986"/>
    <w:rsid w:val="007F65D1"/>
    <w:rsid w:val="007F7E1F"/>
    <w:rsid w:val="00811AD0"/>
    <w:rsid w:val="00812601"/>
    <w:rsid w:val="00822907"/>
    <w:rsid w:val="00823728"/>
    <w:rsid w:val="00823C2A"/>
    <w:rsid w:val="00825443"/>
    <w:rsid w:val="008279EF"/>
    <w:rsid w:val="0083027D"/>
    <w:rsid w:val="0084059E"/>
    <w:rsid w:val="00843B4B"/>
    <w:rsid w:val="00843EF9"/>
    <w:rsid w:val="00845E7C"/>
    <w:rsid w:val="00847E00"/>
    <w:rsid w:val="00850BE3"/>
    <w:rsid w:val="0085203E"/>
    <w:rsid w:val="00852843"/>
    <w:rsid w:val="008537BB"/>
    <w:rsid w:val="008557C5"/>
    <w:rsid w:val="00857536"/>
    <w:rsid w:val="008605BC"/>
    <w:rsid w:val="0086390B"/>
    <w:rsid w:val="00863B8B"/>
    <w:rsid w:val="00866F55"/>
    <w:rsid w:val="008713A7"/>
    <w:rsid w:val="00872D6C"/>
    <w:rsid w:val="00873859"/>
    <w:rsid w:val="00876A0B"/>
    <w:rsid w:val="00880648"/>
    <w:rsid w:val="00880C51"/>
    <w:rsid w:val="00883CCA"/>
    <w:rsid w:val="00884CFA"/>
    <w:rsid w:val="00886B40"/>
    <w:rsid w:val="00886D0D"/>
    <w:rsid w:val="008922C0"/>
    <w:rsid w:val="0089532B"/>
    <w:rsid w:val="00896618"/>
    <w:rsid w:val="008973EA"/>
    <w:rsid w:val="008A1065"/>
    <w:rsid w:val="008A1F25"/>
    <w:rsid w:val="008A2F23"/>
    <w:rsid w:val="008A5D28"/>
    <w:rsid w:val="008B0DEC"/>
    <w:rsid w:val="008B590E"/>
    <w:rsid w:val="008B747D"/>
    <w:rsid w:val="008C37B7"/>
    <w:rsid w:val="008C5E40"/>
    <w:rsid w:val="008C731B"/>
    <w:rsid w:val="008D10CA"/>
    <w:rsid w:val="008D34F8"/>
    <w:rsid w:val="008E1DEF"/>
    <w:rsid w:val="008E20C9"/>
    <w:rsid w:val="008E36C0"/>
    <w:rsid w:val="008E39F4"/>
    <w:rsid w:val="008E5815"/>
    <w:rsid w:val="008E5871"/>
    <w:rsid w:val="008F0D5E"/>
    <w:rsid w:val="0090040D"/>
    <w:rsid w:val="00901B30"/>
    <w:rsid w:val="00902275"/>
    <w:rsid w:val="0090339C"/>
    <w:rsid w:val="009037C2"/>
    <w:rsid w:val="00905C89"/>
    <w:rsid w:val="0090780A"/>
    <w:rsid w:val="009111C1"/>
    <w:rsid w:val="009123AE"/>
    <w:rsid w:val="0091379C"/>
    <w:rsid w:val="00914252"/>
    <w:rsid w:val="00914516"/>
    <w:rsid w:val="00917F81"/>
    <w:rsid w:val="0092259D"/>
    <w:rsid w:val="00922CC5"/>
    <w:rsid w:val="009247D6"/>
    <w:rsid w:val="00927C25"/>
    <w:rsid w:val="009323F3"/>
    <w:rsid w:val="00933646"/>
    <w:rsid w:val="0093534B"/>
    <w:rsid w:val="0093584E"/>
    <w:rsid w:val="009407F9"/>
    <w:rsid w:val="00942E6B"/>
    <w:rsid w:val="00945A73"/>
    <w:rsid w:val="00946F93"/>
    <w:rsid w:val="009519C2"/>
    <w:rsid w:val="00952B50"/>
    <w:rsid w:val="009534C5"/>
    <w:rsid w:val="009557EE"/>
    <w:rsid w:val="00960604"/>
    <w:rsid w:val="00960802"/>
    <w:rsid w:val="00962400"/>
    <w:rsid w:val="009632FE"/>
    <w:rsid w:val="00970995"/>
    <w:rsid w:val="00971500"/>
    <w:rsid w:val="00971C4D"/>
    <w:rsid w:val="0097379E"/>
    <w:rsid w:val="009756B8"/>
    <w:rsid w:val="009813C3"/>
    <w:rsid w:val="0098729F"/>
    <w:rsid w:val="00991271"/>
    <w:rsid w:val="00995BBC"/>
    <w:rsid w:val="009A3142"/>
    <w:rsid w:val="009A3AE8"/>
    <w:rsid w:val="009A49EA"/>
    <w:rsid w:val="009A6915"/>
    <w:rsid w:val="009A79F4"/>
    <w:rsid w:val="009B1BA2"/>
    <w:rsid w:val="009B2891"/>
    <w:rsid w:val="009B36F4"/>
    <w:rsid w:val="009B3BAC"/>
    <w:rsid w:val="009B4184"/>
    <w:rsid w:val="009B7639"/>
    <w:rsid w:val="009B773F"/>
    <w:rsid w:val="009B7E8A"/>
    <w:rsid w:val="009C2CEF"/>
    <w:rsid w:val="009D2321"/>
    <w:rsid w:val="009D4C01"/>
    <w:rsid w:val="009E588E"/>
    <w:rsid w:val="009E6E28"/>
    <w:rsid w:val="009F084E"/>
    <w:rsid w:val="009F186E"/>
    <w:rsid w:val="009F19D2"/>
    <w:rsid w:val="009F22D9"/>
    <w:rsid w:val="009F413B"/>
    <w:rsid w:val="009F4779"/>
    <w:rsid w:val="009F4C37"/>
    <w:rsid w:val="009F68C4"/>
    <w:rsid w:val="009F7B84"/>
    <w:rsid w:val="009F7FF8"/>
    <w:rsid w:val="00A02A49"/>
    <w:rsid w:val="00A16689"/>
    <w:rsid w:val="00A17ECC"/>
    <w:rsid w:val="00A21FE2"/>
    <w:rsid w:val="00A23561"/>
    <w:rsid w:val="00A25499"/>
    <w:rsid w:val="00A30237"/>
    <w:rsid w:val="00A31253"/>
    <w:rsid w:val="00A32DDC"/>
    <w:rsid w:val="00A368DF"/>
    <w:rsid w:val="00A37FC1"/>
    <w:rsid w:val="00A400E1"/>
    <w:rsid w:val="00A41677"/>
    <w:rsid w:val="00A42805"/>
    <w:rsid w:val="00A43506"/>
    <w:rsid w:val="00A5003B"/>
    <w:rsid w:val="00A50EAC"/>
    <w:rsid w:val="00A51EE2"/>
    <w:rsid w:val="00A5269B"/>
    <w:rsid w:val="00A56079"/>
    <w:rsid w:val="00A60EBB"/>
    <w:rsid w:val="00A61EF8"/>
    <w:rsid w:val="00A624AB"/>
    <w:rsid w:val="00A62722"/>
    <w:rsid w:val="00A6655F"/>
    <w:rsid w:val="00A665BF"/>
    <w:rsid w:val="00A711E7"/>
    <w:rsid w:val="00A73F2B"/>
    <w:rsid w:val="00A75201"/>
    <w:rsid w:val="00A75F55"/>
    <w:rsid w:val="00A770FA"/>
    <w:rsid w:val="00A77BCE"/>
    <w:rsid w:val="00A81807"/>
    <w:rsid w:val="00A81941"/>
    <w:rsid w:val="00A82DD6"/>
    <w:rsid w:val="00A83478"/>
    <w:rsid w:val="00A8367C"/>
    <w:rsid w:val="00A8555E"/>
    <w:rsid w:val="00A90CC9"/>
    <w:rsid w:val="00A95A29"/>
    <w:rsid w:val="00A967C1"/>
    <w:rsid w:val="00AA344E"/>
    <w:rsid w:val="00AA718F"/>
    <w:rsid w:val="00AB37CF"/>
    <w:rsid w:val="00AB5FEF"/>
    <w:rsid w:val="00AC3B93"/>
    <w:rsid w:val="00AC43EB"/>
    <w:rsid w:val="00AC5148"/>
    <w:rsid w:val="00AC54A0"/>
    <w:rsid w:val="00AC79A9"/>
    <w:rsid w:val="00AD134A"/>
    <w:rsid w:val="00AD249E"/>
    <w:rsid w:val="00AD32C0"/>
    <w:rsid w:val="00AD5B9F"/>
    <w:rsid w:val="00AD6ED9"/>
    <w:rsid w:val="00AE1051"/>
    <w:rsid w:val="00AE3961"/>
    <w:rsid w:val="00AE3EFF"/>
    <w:rsid w:val="00AE4D21"/>
    <w:rsid w:val="00AE5DFB"/>
    <w:rsid w:val="00AE702D"/>
    <w:rsid w:val="00AF093A"/>
    <w:rsid w:val="00AF0C3D"/>
    <w:rsid w:val="00AF479B"/>
    <w:rsid w:val="00AF6554"/>
    <w:rsid w:val="00AF71BB"/>
    <w:rsid w:val="00AF7284"/>
    <w:rsid w:val="00AF7EDC"/>
    <w:rsid w:val="00B0039A"/>
    <w:rsid w:val="00B0744A"/>
    <w:rsid w:val="00B15A4E"/>
    <w:rsid w:val="00B16551"/>
    <w:rsid w:val="00B20060"/>
    <w:rsid w:val="00B2351A"/>
    <w:rsid w:val="00B27032"/>
    <w:rsid w:val="00B27435"/>
    <w:rsid w:val="00B27621"/>
    <w:rsid w:val="00B3443C"/>
    <w:rsid w:val="00B36499"/>
    <w:rsid w:val="00B3724E"/>
    <w:rsid w:val="00B37F9B"/>
    <w:rsid w:val="00B40A2B"/>
    <w:rsid w:val="00B42C3B"/>
    <w:rsid w:val="00B43AA2"/>
    <w:rsid w:val="00B45000"/>
    <w:rsid w:val="00B508D2"/>
    <w:rsid w:val="00B508D8"/>
    <w:rsid w:val="00B516ED"/>
    <w:rsid w:val="00B521CB"/>
    <w:rsid w:val="00B53CBA"/>
    <w:rsid w:val="00B53F03"/>
    <w:rsid w:val="00B54A84"/>
    <w:rsid w:val="00B5538F"/>
    <w:rsid w:val="00B579CF"/>
    <w:rsid w:val="00B57DF2"/>
    <w:rsid w:val="00B61D86"/>
    <w:rsid w:val="00B71E13"/>
    <w:rsid w:val="00B71F13"/>
    <w:rsid w:val="00B73DA3"/>
    <w:rsid w:val="00B75ADB"/>
    <w:rsid w:val="00B82410"/>
    <w:rsid w:val="00B84AA7"/>
    <w:rsid w:val="00B85EA1"/>
    <w:rsid w:val="00B87A9C"/>
    <w:rsid w:val="00B90637"/>
    <w:rsid w:val="00B906ED"/>
    <w:rsid w:val="00B92DB1"/>
    <w:rsid w:val="00B93821"/>
    <w:rsid w:val="00B96141"/>
    <w:rsid w:val="00B964EC"/>
    <w:rsid w:val="00BA0FED"/>
    <w:rsid w:val="00BA1A40"/>
    <w:rsid w:val="00BA23A1"/>
    <w:rsid w:val="00BA651C"/>
    <w:rsid w:val="00BA6823"/>
    <w:rsid w:val="00BB0011"/>
    <w:rsid w:val="00BB2BC2"/>
    <w:rsid w:val="00BB39FC"/>
    <w:rsid w:val="00BC05C7"/>
    <w:rsid w:val="00BC0801"/>
    <w:rsid w:val="00BC1262"/>
    <w:rsid w:val="00BC1978"/>
    <w:rsid w:val="00BC1C36"/>
    <w:rsid w:val="00BC2E3D"/>
    <w:rsid w:val="00BC3196"/>
    <w:rsid w:val="00BC49C4"/>
    <w:rsid w:val="00BC62BF"/>
    <w:rsid w:val="00BC7270"/>
    <w:rsid w:val="00BC7BCA"/>
    <w:rsid w:val="00BD2A2D"/>
    <w:rsid w:val="00BE27AC"/>
    <w:rsid w:val="00BE33DE"/>
    <w:rsid w:val="00BE4982"/>
    <w:rsid w:val="00BE4D37"/>
    <w:rsid w:val="00BE6F59"/>
    <w:rsid w:val="00BF00C6"/>
    <w:rsid w:val="00BF105E"/>
    <w:rsid w:val="00BF1B10"/>
    <w:rsid w:val="00BF2472"/>
    <w:rsid w:val="00BF2616"/>
    <w:rsid w:val="00BF4584"/>
    <w:rsid w:val="00BF466B"/>
    <w:rsid w:val="00BF4954"/>
    <w:rsid w:val="00BF53BB"/>
    <w:rsid w:val="00BF5CC5"/>
    <w:rsid w:val="00C0015D"/>
    <w:rsid w:val="00C00DD0"/>
    <w:rsid w:val="00C04811"/>
    <w:rsid w:val="00C05DA4"/>
    <w:rsid w:val="00C05EEB"/>
    <w:rsid w:val="00C179DB"/>
    <w:rsid w:val="00C20BCA"/>
    <w:rsid w:val="00C22699"/>
    <w:rsid w:val="00C22C18"/>
    <w:rsid w:val="00C278CA"/>
    <w:rsid w:val="00C307DA"/>
    <w:rsid w:val="00C30DC8"/>
    <w:rsid w:val="00C33685"/>
    <w:rsid w:val="00C346BD"/>
    <w:rsid w:val="00C37E84"/>
    <w:rsid w:val="00C46D52"/>
    <w:rsid w:val="00C46E10"/>
    <w:rsid w:val="00C47B70"/>
    <w:rsid w:val="00C52708"/>
    <w:rsid w:val="00C52F26"/>
    <w:rsid w:val="00C54C63"/>
    <w:rsid w:val="00C5516D"/>
    <w:rsid w:val="00C55177"/>
    <w:rsid w:val="00C563D8"/>
    <w:rsid w:val="00C57877"/>
    <w:rsid w:val="00C634B5"/>
    <w:rsid w:val="00C63788"/>
    <w:rsid w:val="00C657AE"/>
    <w:rsid w:val="00C67DBC"/>
    <w:rsid w:val="00C73CC0"/>
    <w:rsid w:val="00C74D8C"/>
    <w:rsid w:val="00C80566"/>
    <w:rsid w:val="00C81146"/>
    <w:rsid w:val="00C81CE7"/>
    <w:rsid w:val="00C830EC"/>
    <w:rsid w:val="00C831B7"/>
    <w:rsid w:val="00C84101"/>
    <w:rsid w:val="00C84180"/>
    <w:rsid w:val="00C86198"/>
    <w:rsid w:val="00C86E8A"/>
    <w:rsid w:val="00C923E8"/>
    <w:rsid w:val="00C93600"/>
    <w:rsid w:val="00C941A6"/>
    <w:rsid w:val="00C948A3"/>
    <w:rsid w:val="00C96445"/>
    <w:rsid w:val="00CA3E91"/>
    <w:rsid w:val="00CA7040"/>
    <w:rsid w:val="00CB12BE"/>
    <w:rsid w:val="00CB2603"/>
    <w:rsid w:val="00CB2C7D"/>
    <w:rsid w:val="00CB644A"/>
    <w:rsid w:val="00CB6F2B"/>
    <w:rsid w:val="00CB7144"/>
    <w:rsid w:val="00CB771E"/>
    <w:rsid w:val="00CC0A0E"/>
    <w:rsid w:val="00CC2239"/>
    <w:rsid w:val="00CC5766"/>
    <w:rsid w:val="00CD1658"/>
    <w:rsid w:val="00CD21E5"/>
    <w:rsid w:val="00CD348F"/>
    <w:rsid w:val="00CD3F0E"/>
    <w:rsid w:val="00CE217F"/>
    <w:rsid w:val="00CE2E68"/>
    <w:rsid w:val="00CE607E"/>
    <w:rsid w:val="00CE6331"/>
    <w:rsid w:val="00CE6D5C"/>
    <w:rsid w:val="00CF050B"/>
    <w:rsid w:val="00CF0907"/>
    <w:rsid w:val="00CF14AA"/>
    <w:rsid w:val="00CF1AE5"/>
    <w:rsid w:val="00CF538B"/>
    <w:rsid w:val="00CF7288"/>
    <w:rsid w:val="00D03159"/>
    <w:rsid w:val="00D04B57"/>
    <w:rsid w:val="00D06DEF"/>
    <w:rsid w:val="00D07817"/>
    <w:rsid w:val="00D118AB"/>
    <w:rsid w:val="00D13241"/>
    <w:rsid w:val="00D162A4"/>
    <w:rsid w:val="00D16652"/>
    <w:rsid w:val="00D206DE"/>
    <w:rsid w:val="00D22F3A"/>
    <w:rsid w:val="00D31BDD"/>
    <w:rsid w:val="00D33A10"/>
    <w:rsid w:val="00D4076D"/>
    <w:rsid w:val="00D408AA"/>
    <w:rsid w:val="00D424F3"/>
    <w:rsid w:val="00D5081E"/>
    <w:rsid w:val="00D521A0"/>
    <w:rsid w:val="00D52D19"/>
    <w:rsid w:val="00D629EA"/>
    <w:rsid w:val="00D63E1C"/>
    <w:rsid w:val="00D6687F"/>
    <w:rsid w:val="00D668A6"/>
    <w:rsid w:val="00D66ED2"/>
    <w:rsid w:val="00D67943"/>
    <w:rsid w:val="00D705E5"/>
    <w:rsid w:val="00D70715"/>
    <w:rsid w:val="00D707CD"/>
    <w:rsid w:val="00D72549"/>
    <w:rsid w:val="00D72A4A"/>
    <w:rsid w:val="00D83783"/>
    <w:rsid w:val="00D850FF"/>
    <w:rsid w:val="00D8774A"/>
    <w:rsid w:val="00D91AFE"/>
    <w:rsid w:val="00D91B40"/>
    <w:rsid w:val="00D91F37"/>
    <w:rsid w:val="00D92878"/>
    <w:rsid w:val="00D9768C"/>
    <w:rsid w:val="00DA3BF7"/>
    <w:rsid w:val="00DA46A6"/>
    <w:rsid w:val="00DA5535"/>
    <w:rsid w:val="00DB05E2"/>
    <w:rsid w:val="00DB310C"/>
    <w:rsid w:val="00DB6B32"/>
    <w:rsid w:val="00DC37F6"/>
    <w:rsid w:val="00DC3C7D"/>
    <w:rsid w:val="00DD094E"/>
    <w:rsid w:val="00DD2D45"/>
    <w:rsid w:val="00DD30CD"/>
    <w:rsid w:val="00DD3704"/>
    <w:rsid w:val="00DD7403"/>
    <w:rsid w:val="00DD7E48"/>
    <w:rsid w:val="00DE1E99"/>
    <w:rsid w:val="00DE29FF"/>
    <w:rsid w:val="00DE2C91"/>
    <w:rsid w:val="00DE3D52"/>
    <w:rsid w:val="00DE46D4"/>
    <w:rsid w:val="00DE58CC"/>
    <w:rsid w:val="00DF0B77"/>
    <w:rsid w:val="00DF0C6D"/>
    <w:rsid w:val="00DF148C"/>
    <w:rsid w:val="00DF7FB6"/>
    <w:rsid w:val="00E02325"/>
    <w:rsid w:val="00E03567"/>
    <w:rsid w:val="00E03EBF"/>
    <w:rsid w:val="00E048BB"/>
    <w:rsid w:val="00E05B3A"/>
    <w:rsid w:val="00E05B65"/>
    <w:rsid w:val="00E22C5A"/>
    <w:rsid w:val="00E252A2"/>
    <w:rsid w:val="00E30CB5"/>
    <w:rsid w:val="00E31433"/>
    <w:rsid w:val="00E31489"/>
    <w:rsid w:val="00E3492B"/>
    <w:rsid w:val="00E402C0"/>
    <w:rsid w:val="00E40929"/>
    <w:rsid w:val="00E42EBE"/>
    <w:rsid w:val="00E4354D"/>
    <w:rsid w:val="00E44037"/>
    <w:rsid w:val="00E564EB"/>
    <w:rsid w:val="00E6609F"/>
    <w:rsid w:val="00E67749"/>
    <w:rsid w:val="00E67848"/>
    <w:rsid w:val="00E7064A"/>
    <w:rsid w:val="00E71B5B"/>
    <w:rsid w:val="00E71DC6"/>
    <w:rsid w:val="00E74A3A"/>
    <w:rsid w:val="00E75E1E"/>
    <w:rsid w:val="00E76E05"/>
    <w:rsid w:val="00E81779"/>
    <w:rsid w:val="00E85C37"/>
    <w:rsid w:val="00E86133"/>
    <w:rsid w:val="00E865C4"/>
    <w:rsid w:val="00E923AF"/>
    <w:rsid w:val="00E94EF5"/>
    <w:rsid w:val="00E96A25"/>
    <w:rsid w:val="00E975ED"/>
    <w:rsid w:val="00EA1479"/>
    <w:rsid w:val="00EA299C"/>
    <w:rsid w:val="00EA5E47"/>
    <w:rsid w:val="00EA6746"/>
    <w:rsid w:val="00EA772B"/>
    <w:rsid w:val="00EA7D97"/>
    <w:rsid w:val="00EB1B38"/>
    <w:rsid w:val="00EB31D0"/>
    <w:rsid w:val="00EB5384"/>
    <w:rsid w:val="00EC03C8"/>
    <w:rsid w:val="00EC2363"/>
    <w:rsid w:val="00ED2D37"/>
    <w:rsid w:val="00ED6ABF"/>
    <w:rsid w:val="00EE3B2E"/>
    <w:rsid w:val="00EE724A"/>
    <w:rsid w:val="00EF0401"/>
    <w:rsid w:val="00EF547D"/>
    <w:rsid w:val="00EF6575"/>
    <w:rsid w:val="00F013A7"/>
    <w:rsid w:val="00F01541"/>
    <w:rsid w:val="00F03C0F"/>
    <w:rsid w:val="00F05241"/>
    <w:rsid w:val="00F1059C"/>
    <w:rsid w:val="00F1149B"/>
    <w:rsid w:val="00F169D2"/>
    <w:rsid w:val="00F206AA"/>
    <w:rsid w:val="00F21C9A"/>
    <w:rsid w:val="00F23137"/>
    <w:rsid w:val="00F2571C"/>
    <w:rsid w:val="00F3081D"/>
    <w:rsid w:val="00F30CAC"/>
    <w:rsid w:val="00F317BD"/>
    <w:rsid w:val="00F3348B"/>
    <w:rsid w:val="00F34057"/>
    <w:rsid w:val="00F35CE5"/>
    <w:rsid w:val="00F35E30"/>
    <w:rsid w:val="00F41C0D"/>
    <w:rsid w:val="00F45FC3"/>
    <w:rsid w:val="00F478AE"/>
    <w:rsid w:val="00F50D47"/>
    <w:rsid w:val="00F562F9"/>
    <w:rsid w:val="00F56DF1"/>
    <w:rsid w:val="00F6041B"/>
    <w:rsid w:val="00F62704"/>
    <w:rsid w:val="00F631AD"/>
    <w:rsid w:val="00F65345"/>
    <w:rsid w:val="00F66506"/>
    <w:rsid w:val="00F66752"/>
    <w:rsid w:val="00F66934"/>
    <w:rsid w:val="00F739A4"/>
    <w:rsid w:val="00F74191"/>
    <w:rsid w:val="00F74339"/>
    <w:rsid w:val="00F814DA"/>
    <w:rsid w:val="00F81F16"/>
    <w:rsid w:val="00F83C71"/>
    <w:rsid w:val="00F8437F"/>
    <w:rsid w:val="00F85520"/>
    <w:rsid w:val="00F9126D"/>
    <w:rsid w:val="00F91F03"/>
    <w:rsid w:val="00F94209"/>
    <w:rsid w:val="00F953F0"/>
    <w:rsid w:val="00FA10C9"/>
    <w:rsid w:val="00FA17CC"/>
    <w:rsid w:val="00FA23D2"/>
    <w:rsid w:val="00FA30E9"/>
    <w:rsid w:val="00FA3A2C"/>
    <w:rsid w:val="00FA5946"/>
    <w:rsid w:val="00FA5F85"/>
    <w:rsid w:val="00FB4690"/>
    <w:rsid w:val="00FC08D3"/>
    <w:rsid w:val="00FC137A"/>
    <w:rsid w:val="00FC41F0"/>
    <w:rsid w:val="00FC4297"/>
    <w:rsid w:val="00FC68FB"/>
    <w:rsid w:val="00FD48B6"/>
    <w:rsid w:val="00FE0234"/>
    <w:rsid w:val="00FE1D26"/>
    <w:rsid w:val="00FE4807"/>
    <w:rsid w:val="00FE6993"/>
    <w:rsid w:val="00FE6C3F"/>
    <w:rsid w:val="00FE758F"/>
    <w:rsid w:val="00FE7CFF"/>
    <w:rsid w:val="00FF2D65"/>
    <w:rsid w:val="00FF6F66"/>
    <w:rsid w:val="00FF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C7794"/>
  <w15:docId w15:val="{678BC531-B63B-4CF8-AF6F-A7F0D82B9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508D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508D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08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08D8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B508D8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B508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08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B508D8"/>
    <w:pPr>
      <w:ind w:left="1134" w:hanging="1134"/>
    </w:pPr>
  </w:style>
  <w:style w:type="paragraph" w:styleId="TOC4">
    <w:name w:val="toc 4"/>
    <w:basedOn w:val="TOC3"/>
    <w:semiHidden/>
    <w:rsid w:val="00B508D8"/>
    <w:pPr>
      <w:ind w:left="1418" w:hanging="1418"/>
    </w:pPr>
  </w:style>
  <w:style w:type="paragraph" w:styleId="TOC5">
    <w:name w:val="toc 5"/>
    <w:basedOn w:val="TOC4"/>
    <w:semiHidden/>
    <w:rsid w:val="00B508D8"/>
    <w:pPr>
      <w:ind w:left="1701" w:hanging="1701"/>
    </w:pPr>
  </w:style>
  <w:style w:type="paragraph" w:styleId="TOC6">
    <w:name w:val="toc 6"/>
    <w:basedOn w:val="TOC5"/>
    <w:next w:val="Normal"/>
    <w:semiHidden/>
    <w:rsid w:val="00B508D8"/>
    <w:pPr>
      <w:ind w:left="1985" w:hanging="1985"/>
    </w:pPr>
  </w:style>
  <w:style w:type="paragraph" w:styleId="TOC7">
    <w:name w:val="toc 7"/>
    <w:basedOn w:val="TOC6"/>
    <w:next w:val="Normal"/>
    <w:semiHidden/>
    <w:rsid w:val="00B508D8"/>
    <w:pPr>
      <w:ind w:left="2268" w:hanging="2268"/>
    </w:pPr>
  </w:style>
  <w:style w:type="paragraph" w:styleId="TOC8">
    <w:name w:val="toc 8"/>
    <w:basedOn w:val="TOC1"/>
    <w:semiHidden/>
    <w:rsid w:val="00B508D8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B508D8"/>
    <w:pPr>
      <w:ind w:left="1418" w:hanging="1418"/>
    </w:pPr>
  </w:style>
  <w:style w:type="paragraph" w:customStyle="1" w:styleId="TT">
    <w:name w:val="TT"/>
    <w:basedOn w:val="Heading1"/>
    <w:next w:val="Normal"/>
    <w:rsid w:val="00B508D8"/>
    <w:pPr>
      <w:outlineLvl w:val="9"/>
    </w:pPr>
  </w:style>
  <w:style w:type="paragraph" w:customStyle="1" w:styleId="TAH">
    <w:name w:val="TAH"/>
    <w:basedOn w:val="TAC"/>
    <w:link w:val="TAHCar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Normal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B508D8"/>
    <w:rPr>
      <w:rFonts w:eastAsia="Times New Roman"/>
      <w:b/>
      <w:lang w:eastAsia="en-US"/>
    </w:rPr>
  </w:style>
  <w:style w:type="paragraph" w:customStyle="1" w:styleId="EX">
    <w:name w:val="EX"/>
    <w:basedOn w:val="Normal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Normal"/>
    <w:link w:val="B2Char"/>
    <w:rsid w:val="00B508D8"/>
    <w:pPr>
      <w:ind w:left="851" w:hanging="284"/>
    </w:pPr>
  </w:style>
  <w:style w:type="paragraph" w:customStyle="1" w:styleId="B1">
    <w:name w:val="B1"/>
    <w:basedOn w:val="Normal"/>
    <w:link w:val="B1Char"/>
    <w:qFormat/>
    <w:rsid w:val="00B508D8"/>
    <w:pPr>
      <w:ind w:left="568" w:hanging="284"/>
    </w:pPr>
  </w:style>
  <w:style w:type="paragraph" w:customStyle="1" w:styleId="B3">
    <w:name w:val="B3"/>
    <w:basedOn w:val="Normal"/>
    <w:rsid w:val="00B508D8"/>
    <w:pPr>
      <w:ind w:left="1135" w:hanging="284"/>
    </w:pPr>
  </w:style>
  <w:style w:type="paragraph" w:customStyle="1" w:styleId="B4">
    <w:name w:val="B4"/>
    <w:basedOn w:val="Normal"/>
    <w:rsid w:val="00B508D8"/>
    <w:pPr>
      <w:ind w:left="1418" w:hanging="284"/>
    </w:pPr>
  </w:style>
  <w:style w:type="paragraph" w:customStyle="1" w:styleId="B5">
    <w:name w:val="B5"/>
    <w:basedOn w:val="Normal"/>
    <w:rsid w:val="00B508D8"/>
    <w:pPr>
      <w:ind w:left="1702" w:hanging="284"/>
    </w:pPr>
  </w:style>
  <w:style w:type="paragraph" w:customStyle="1" w:styleId="EQ">
    <w:name w:val="EQ"/>
    <w:basedOn w:val="Normal"/>
    <w:next w:val="Normal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Normal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Footer">
    <w:name w:val="footer"/>
    <w:basedOn w:val="Normal"/>
    <w:link w:val="FooterChar"/>
    <w:uiPriority w:val="99"/>
    <w:rsid w:val="00B508D8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B508D8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B508D8"/>
    <w:rPr>
      <w:color w:val="000000"/>
      <w:lang w:val="en-GB" w:eastAsia="ja-JP" w:bidi="ar-SA"/>
    </w:rPr>
  </w:style>
  <w:style w:type="character" w:customStyle="1" w:styleId="Heading1Char">
    <w:name w:val="Heading 1 Char"/>
    <w:link w:val="Heading1"/>
    <w:rsid w:val="00E048BB"/>
    <w:rPr>
      <w:rFonts w:ascii="Arial" w:hAnsi="Arial"/>
      <w:sz w:val="36"/>
      <w:lang w:val="en-GB" w:eastAsia="ja-JP"/>
    </w:rPr>
  </w:style>
  <w:style w:type="character" w:customStyle="1" w:styleId="Heading3Char">
    <w:name w:val="Heading 3 Char"/>
    <w:link w:val="Heading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E30CB5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E30CB5"/>
    <w:rPr>
      <w:color w:val="000000"/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5F280C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F280C"/>
    <w:rPr>
      <w:rFonts w:ascii="SimSu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ListParagraph">
    <w:name w:val="List Paragraph"/>
    <w:basedOn w:val="Normal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TableGrid">
    <w:name w:val="Table Grid"/>
    <w:basedOn w:val="TableNormal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rsid w:val="004215EC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4215EC"/>
    <w:rPr>
      <w:lang w:val="en-GB" w:eastAsia="en-US"/>
    </w:rPr>
  </w:style>
  <w:style w:type="character" w:styleId="BookTitle">
    <w:name w:val="Book Title"/>
    <w:basedOn w:val="DefaultParagraphFont"/>
    <w:uiPriority w:val="33"/>
    <w:qFormat/>
    <w:rsid w:val="00945A73"/>
    <w:rPr>
      <w:b/>
      <w:bCs/>
      <w:i/>
      <w:iCs/>
      <w:spacing w:val="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semiHidden/>
    <w:rsid w:val="00497884"/>
    <w:rPr>
      <w:b/>
      <w:bCs/>
      <w:color w:val="000000"/>
      <w:lang w:val="en-GB" w:eastAsia="ja-JP"/>
    </w:rPr>
  </w:style>
  <w:style w:type="character" w:customStyle="1" w:styleId="FooterChar">
    <w:name w:val="Footer Char"/>
    <w:link w:val="Footer"/>
    <w:uiPriority w:val="99"/>
    <w:rsid w:val="00F83C71"/>
    <w:rPr>
      <w:color w:val="000000"/>
      <w:lang w:val="en-GB" w:eastAsia="ja-JP"/>
    </w:rPr>
  </w:style>
  <w:style w:type="paragraph" w:customStyle="1" w:styleId="B">
    <w:name w:val="B&amp;"/>
    <w:basedOn w:val="NO"/>
    <w:qFormat/>
    <w:rsid w:val="00650C89"/>
    <w:rPr>
      <w:rFonts w:ascii="Cambria Math" w:eastAsia="MS Mincho" w:hAnsi="Cambria Math"/>
    </w:rPr>
  </w:style>
  <w:style w:type="character" w:customStyle="1" w:styleId="Heading4Char">
    <w:name w:val="Heading 4 Char"/>
    <w:link w:val="Heading4"/>
    <w:locked/>
    <w:rsid w:val="002C3C64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8E39F4"/>
    <w:rPr>
      <w:color w:val="FF0000"/>
      <w:lang w:val="en-GB" w:eastAsia="en-US"/>
    </w:rPr>
  </w:style>
  <w:style w:type="paragraph" w:styleId="FootnoteText">
    <w:name w:val="footnote text"/>
    <w:basedOn w:val="Normal"/>
    <w:link w:val="FootnoteTextChar"/>
    <w:semiHidden/>
    <w:unhideWhenUsed/>
    <w:rsid w:val="007776D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semiHidden/>
    <w:rsid w:val="007776D4"/>
    <w:rPr>
      <w:color w:val="000000"/>
      <w:lang w:val="en-GB" w:eastAsia="ja-JP"/>
    </w:rPr>
  </w:style>
  <w:style w:type="character" w:styleId="FootnoteReference">
    <w:name w:val="footnote reference"/>
    <w:basedOn w:val="DefaultParagraphFont"/>
    <w:semiHidden/>
    <w:unhideWhenUsed/>
    <w:rsid w:val="007776D4"/>
    <w:rPr>
      <w:vertAlign w:val="superscript"/>
    </w:rPr>
  </w:style>
  <w:style w:type="character" w:customStyle="1" w:styleId="EditorsNoteChar1">
    <w:name w:val="Editor's Note Char1"/>
    <w:rsid w:val="009632FE"/>
    <w:rPr>
      <w:color w:val="FF0000"/>
      <w:lang w:val="en-GB" w:eastAsia="en-US"/>
    </w:rPr>
  </w:style>
  <w:style w:type="character" w:styleId="Hyperlink">
    <w:name w:val="Hyperlink"/>
    <w:rsid w:val="00CE217F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F7D3C"/>
    <w:rPr>
      <w:color w:val="808080"/>
      <w:shd w:val="clear" w:color="auto" w:fill="E6E6E6"/>
    </w:rPr>
  </w:style>
  <w:style w:type="character" w:customStyle="1" w:styleId="TAHCar">
    <w:name w:val="TAH Car"/>
    <w:link w:val="TAH"/>
    <w:rsid w:val="00370904"/>
    <w:rPr>
      <w:rFonts w:ascii="Arial" w:hAnsi="Arial"/>
      <w:b/>
      <w:color w:val="000000"/>
      <w:sz w:val="18"/>
      <w:lang w:val="en-GB" w:eastAsia="ja-JP"/>
    </w:rPr>
  </w:style>
  <w:style w:type="paragraph" w:styleId="Revision">
    <w:name w:val="Revision"/>
    <w:hidden/>
    <w:uiPriority w:val="99"/>
    <w:semiHidden/>
    <w:rsid w:val="00411C48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0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127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9638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1180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250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5321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2716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990ED5-ED30-4A18-9225-BD99D7680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1</Pages>
  <Words>329</Words>
  <Characters>1880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Support of isolated slice usage in the UE</vt:lpstr>
      <vt:lpstr>Support of isolated slice usage in the UE</vt:lpstr>
    </vt:vector>
  </TitlesOfParts>
  <Company>Huawei Technologies</Company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Support of isolated slice usage in the UE</dc:title>
  <dc:creator>Patrice Hédé</dc:creator>
  <cp:lastModifiedBy>NOKIA revision</cp:lastModifiedBy>
  <cp:revision>6</cp:revision>
  <cp:lastPrinted>2018-04-24T20:10:00Z</cp:lastPrinted>
  <dcterms:created xsi:type="dcterms:W3CDTF">2018-08-09T14:38:00Z</dcterms:created>
  <dcterms:modified xsi:type="dcterms:W3CDTF">2018-08-14T10:32:00Z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(3)JBtYXYF6SR71A1RBUs+MpXOiIEg/Xd/WOcYLppz9TdMZfTORPCIllff5GutzJmsX+sNZj6tJ
RXsvFV+ZNOpjBCWplriefSifqNN3f8uf9ZHAaOndPw5ICuO6jtbuIhDwVtoI0usGH/n4Ycva
igtvDtbGRQT5pKdlwQht+Fwl9yPByD93S3sDM3Y4DdKgHc2wEhHSoRql3Ax1YdxNSzFYWQFK
OLrIrGvUG/mKZ3kOFg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zbZaQzQm+4ZltUyRABYzh7qlWujvfSTfjng2mYj0W5+Bm3NnLWbt1n
Mp6ot6jOuZ7mk1gJ1z5c3xONIE81nSnLuL+QrlEYoQljIrmfMuoR6dGnv2M8tsuj2bACFp2M
7c25SvxUQci4nWD9wfnZUNPnuaho0XXCQiapr+yd6PC94L2jNRxDCgTCM3lmZFtUoVavLlft
05j7Nc/mPNQHAUzXJmaUj1liLrtlj4s4e41W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pgA16oQN+na7Amddi1kYbXE=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1524213402</vt:lpwstr>
  </property>
  <property fmtid="{D5CDD505-2E9C-101B-9397-08002B2CF9AE}" pid="11" name="MSIP_Label_b1aa2129-79ec-42c0-bfac-e5b7a0374572_Enabled">
    <vt:lpwstr>True</vt:lpwstr>
  </property>
  <property fmtid="{D5CDD505-2E9C-101B-9397-08002B2CF9AE}" pid="12" name="MSIP_Label_b1aa2129-79ec-42c0-bfac-e5b7a0374572_SiteId">
    <vt:lpwstr>5d471751-9675-428d-917b-70f44f9630b0</vt:lpwstr>
  </property>
  <property fmtid="{D5CDD505-2E9C-101B-9397-08002B2CF9AE}" pid="13" name="MSIP_Label_b1aa2129-79ec-42c0-bfac-e5b7a0374572_Owner">
    <vt:lpwstr>alessio.casati@nokia.com</vt:lpwstr>
  </property>
  <property fmtid="{D5CDD505-2E9C-101B-9397-08002B2CF9AE}" pid="14" name="MSIP_Label_b1aa2129-79ec-42c0-bfac-e5b7a0374572_SetDate">
    <vt:lpwstr>2018-06-22T16:52:36.8850239Z</vt:lpwstr>
  </property>
  <property fmtid="{D5CDD505-2E9C-101B-9397-08002B2CF9AE}" pid="15" name="MSIP_Label_b1aa2129-79ec-42c0-bfac-e5b7a0374572_Name">
    <vt:lpwstr>Public</vt:lpwstr>
  </property>
  <property fmtid="{D5CDD505-2E9C-101B-9397-08002B2CF9AE}" pid="16" name="MSIP_Label_b1aa2129-79ec-42c0-bfac-e5b7a0374572_Application">
    <vt:lpwstr>Microsoft Azure Information Protection</vt:lpwstr>
  </property>
  <property fmtid="{D5CDD505-2E9C-101B-9397-08002B2CF9AE}" pid="17" name="MSIP_Label_b1aa2129-79ec-42c0-bfac-e5b7a0374572_Extended_MSFT_Method">
    <vt:lpwstr>Manual</vt:lpwstr>
  </property>
  <property fmtid="{D5CDD505-2E9C-101B-9397-08002B2CF9AE}" pid="18" name="Sensitivity">
    <vt:lpwstr>Public</vt:lpwstr>
  </property>
  <property fmtid="{D5CDD505-2E9C-101B-9397-08002B2CF9AE}" pid="19" name="_NewReviewCycle">
    <vt:lpwstr/>
  </property>
</Properties>
</file>